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50FD7E21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DB275F">
        <w:rPr>
          <w:rFonts w:cs="Arial"/>
          <w:b/>
          <w:sz w:val="22"/>
          <w:szCs w:val="22"/>
          <w:lang w:val="en-US"/>
        </w:rPr>
        <w:t>3</w:t>
      </w:r>
      <w:r w:rsidR="003E368D">
        <w:rPr>
          <w:rFonts w:cs="Arial"/>
          <w:b/>
          <w:sz w:val="22"/>
          <w:szCs w:val="22"/>
          <w:lang w:val="en-US"/>
        </w:rPr>
        <w:t>bis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4617E3">
        <w:rPr>
          <w:rFonts w:cs="Arial"/>
          <w:b/>
          <w:i/>
          <w:sz w:val="22"/>
          <w:szCs w:val="22"/>
          <w:lang w:val="en-US" w:eastAsia="zh-CN"/>
        </w:rPr>
        <w:t>R2-</w:t>
      </w:r>
      <w:r w:rsidR="005F3AE0" w:rsidRPr="004617E3">
        <w:rPr>
          <w:rFonts w:cs="Arial"/>
          <w:b/>
          <w:i/>
          <w:sz w:val="22"/>
          <w:szCs w:val="22"/>
          <w:lang w:val="en-US" w:eastAsia="zh-CN"/>
        </w:rPr>
        <w:t>210</w:t>
      </w:r>
      <w:r w:rsidR="005F3AE0">
        <w:rPr>
          <w:rFonts w:cs="Arial"/>
          <w:b/>
          <w:i/>
          <w:sz w:val="22"/>
          <w:szCs w:val="22"/>
          <w:lang w:val="en-US" w:eastAsia="zh-CN"/>
        </w:rPr>
        <w:t>2882</w:t>
      </w:r>
    </w:p>
    <w:p w14:paraId="44F7EDFE" w14:textId="72C9D4C4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3E368D">
        <w:rPr>
          <w:rFonts w:cs="Arial"/>
          <w:b/>
          <w:sz w:val="22"/>
          <w:szCs w:val="22"/>
          <w:lang w:val="en-US"/>
        </w:rPr>
        <w:t>April</w:t>
      </w:r>
      <w:r w:rsidR="00DB275F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442F4F3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5F3AE0">
        <w:rPr>
          <w:sz w:val="22"/>
          <w:szCs w:val="22"/>
        </w:rPr>
        <w:t>6.</w:t>
      </w:r>
      <w:r w:rsidR="005F3AE0" w:rsidRPr="005F3AE0">
        <w:rPr>
          <w:sz w:val="22"/>
          <w:szCs w:val="22"/>
        </w:rPr>
        <w:t>2.3</w:t>
      </w:r>
    </w:p>
    <w:p w14:paraId="6ADDF6CD" w14:textId="3C2DACBF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0D167CC5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3E368D">
        <w:rPr>
          <w:sz w:val="22"/>
          <w:szCs w:val="22"/>
        </w:rPr>
        <w:t>on PUCCH reporting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4" w:name="_Ref488331639"/>
      <w:r>
        <w:t>Introduction</w:t>
      </w:r>
      <w:bookmarkEnd w:id="4"/>
    </w:p>
    <w:p w14:paraId="2939D6B3" w14:textId="015510EB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 xml:space="preserve">on </w:t>
      </w:r>
      <w:r w:rsidR="003E368D">
        <w:rPr>
          <w:rFonts w:cs="Arial" w:hint="eastAsia"/>
        </w:rPr>
        <w:t>PUCCH</w:t>
      </w:r>
      <w:r w:rsidR="003E368D">
        <w:rPr>
          <w:rFonts w:cs="Arial"/>
        </w:rPr>
        <w:t xml:space="preserve"> reporting for SL </w:t>
      </w:r>
      <w:r w:rsidR="003944CD">
        <w:rPr>
          <w:rFonts w:cs="Arial" w:hint="eastAsia"/>
        </w:rPr>
        <w:t>HARQ</w:t>
      </w:r>
      <w:r w:rsidR="003944CD">
        <w:rPr>
          <w:rFonts w:cs="Arial"/>
        </w:rPr>
        <w:t xml:space="preserve"> feedback</w:t>
      </w:r>
      <w:r w:rsidR="00345C95">
        <w:rPr>
          <w:rFonts w:cs="Arial"/>
        </w:rPr>
        <w:t>.</w:t>
      </w:r>
    </w:p>
    <w:p w14:paraId="3591EB95" w14:textId="30560D59" w:rsidR="00CC3EED" w:rsidRDefault="003E368D">
      <w:pPr>
        <w:pStyle w:val="1"/>
        <w:jc w:val="both"/>
      </w:pPr>
      <w:r>
        <w:t>Discussion</w:t>
      </w:r>
    </w:p>
    <w:p w14:paraId="396845FD" w14:textId="54201504" w:rsidR="00A54E98" w:rsidRDefault="00A54E98" w:rsidP="00A54E98">
      <w:pPr>
        <w:pStyle w:val="af4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Summary of HARQ feedback cases</w:t>
      </w:r>
    </w:p>
    <w:tbl>
      <w:tblPr>
        <w:tblStyle w:val="afd"/>
        <w:tblW w:w="9497" w:type="dxa"/>
        <w:tblLook w:val="04A0" w:firstRow="1" w:lastRow="0" w:firstColumn="1" w:lastColumn="0" w:noHBand="0" w:noVBand="1"/>
      </w:tblPr>
      <w:tblGrid>
        <w:gridCol w:w="645"/>
        <w:gridCol w:w="3319"/>
        <w:gridCol w:w="1844"/>
        <w:gridCol w:w="1844"/>
        <w:gridCol w:w="1845"/>
      </w:tblGrid>
      <w:tr w:rsidR="0069189F" w:rsidRPr="00BB4C38" w14:paraId="5E0C7F40" w14:textId="77777777" w:rsidTr="0069189F">
        <w:trPr>
          <w:trHeight w:val="285"/>
        </w:trPr>
        <w:tc>
          <w:tcPr>
            <w:tcW w:w="645" w:type="dxa"/>
          </w:tcPr>
          <w:p w14:paraId="1F495B96" w14:textId="2650D2E8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 w:hint="eastAsia"/>
                <w:sz w:val="18"/>
                <w:szCs w:val="18"/>
                <w:lang w:val="en-US"/>
              </w:rPr>
              <w:t>C</w:t>
            </w:r>
            <w:r>
              <w:rPr>
                <w:rFonts w:cs="Arial"/>
                <w:sz w:val="18"/>
                <w:szCs w:val="18"/>
                <w:lang w:val="en-US"/>
              </w:rPr>
              <w:t>ase</w:t>
            </w:r>
          </w:p>
        </w:tc>
        <w:tc>
          <w:tcPr>
            <w:tcW w:w="3319" w:type="dxa"/>
            <w:hideMark/>
          </w:tcPr>
          <w:p w14:paraId="17AD8C98" w14:textId="73EB8D57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1844" w:type="dxa"/>
            <w:hideMark/>
          </w:tcPr>
          <w:p w14:paraId="77F75797" w14:textId="0786FC1D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Configured Grant</w:t>
            </w:r>
          </w:p>
        </w:tc>
        <w:tc>
          <w:tcPr>
            <w:tcW w:w="1844" w:type="dxa"/>
            <w:hideMark/>
          </w:tcPr>
          <w:p w14:paraId="66E83AC8" w14:textId="3BAE2A30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Dynamic Grant scheduled by SL-RNTI</w:t>
            </w:r>
          </w:p>
        </w:tc>
        <w:tc>
          <w:tcPr>
            <w:tcW w:w="1845" w:type="dxa"/>
            <w:hideMark/>
          </w:tcPr>
          <w:p w14:paraId="7623FF77" w14:textId="0F9032A3" w:rsidR="0069189F" w:rsidRPr="00BB4C38" w:rsidRDefault="0069189F" w:rsidP="00BB4C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Dynamic Grant scheduled by </w:t>
            </w:r>
            <w:r w:rsidRPr="00BA5CCD">
              <w:rPr>
                <w:rFonts w:cs="Arial"/>
                <w:sz w:val="18"/>
                <w:szCs w:val="18"/>
                <w:lang w:eastAsia="ko-KR"/>
              </w:rPr>
              <w:t>SLCS-RNTI</w:t>
            </w:r>
          </w:p>
        </w:tc>
      </w:tr>
      <w:tr w:rsidR="0069189F" w:rsidRPr="00BB4C38" w14:paraId="07F726C7" w14:textId="77777777" w:rsidTr="0069189F">
        <w:trPr>
          <w:trHeight w:val="285"/>
        </w:trPr>
        <w:tc>
          <w:tcPr>
            <w:tcW w:w="645" w:type="dxa"/>
          </w:tcPr>
          <w:p w14:paraId="5099634C" w14:textId="1FCF5391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319" w:type="dxa"/>
          </w:tcPr>
          <w:p w14:paraId="227E0E71" w14:textId="37D87E4A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n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(i.e., none of resources is used)</w:t>
            </w:r>
            <w:r w:rsidR="00622330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, or MAC PDU has been cleared</w:t>
            </w:r>
          </w:p>
        </w:tc>
        <w:tc>
          <w:tcPr>
            <w:tcW w:w="1844" w:type="dxa"/>
          </w:tcPr>
          <w:p w14:paraId="58FCD346" w14:textId="2EBC1639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green"/>
                <w:lang w:val="en-US" w:eastAsia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cyan"/>
                <w:lang w:val="en-US"/>
              </w:rPr>
              <w:t>ACK</w:t>
            </w:r>
          </w:p>
        </w:tc>
        <w:tc>
          <w:tcPr>
            <w:tcW w:w="1844" w:type="dxa"/>
          </w:tcPr>
          <w:p w14:paraId="7642168B" w14:textId="00AD4CAC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BA5CCD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Missing</w:t>
            </w:r>
          </w:p>
        </w:tc>
        <w:tc>
          <w:tcPr>
            <w:tcW w:w="1845" w:type="dxa"/>
          </w:tcPr>
          <w:p w14:paraId="6067C4D6" w14:textId="2E4FD318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69189F">
              <w:rPr>
                <w:rFonts w:eastAsia="等线" w:cs="Arial" w:hint="eastAsia"/>
                <w:sz w:val="18"/>
                <w:szCs w:val="18"/>
                <w:lang w:val="en-US"/>
              </w:rPr>
              <w:t>N</w:t>
            </w:r>
            <w:r w:rsidRPr="0069189F">
              <w:rPr>
                <w:rFonts w:eastAsia="等线" w:cs="Arial"/>
                <w:sz w:val="18"/>
                <w:szCs w:val="18"/>
                <w:lang w:val="en-US"/>
              </w:rPr>
              <w:t>.A.</w:t>
            </w:r>
          </w:p>
        </w:tc>
      </w:tr>
      <w:tr w:rsidR="0069189F" w:rsidRPr="00BB4C38" w14:paraId="2B4D6A41" w14:textId="77777777" w:rsidTr="0069189F">
        <w:trPr>
          <w:trHeight w:val="285"/>
        </w:trPr>
        <w:tc>
          <w:tcPr>
            <w:tcW w:w="645" w:type="dxa"/>
          </w:tcPr>
          <w:p w14:paraId="6DBF859F" w14:textId="6FC59932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319" w:type="dxa"/>
          </w:tcPr>
          <w:p w14:paraId="4EF36B4C" w14:textId="278328C3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PSCCH/PSSCH/PSFCH is dropped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due to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</w:p>
        </w:tc>
        <w:tc>
          <w:tcPr>
            <w:tcW w:w="1844" w:type="dxa"/>
          </w:tcPr>
          <w:p w14:paraId="6B682583" w14:textId="5A2A064A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green"/>
                <w:lang w:val="en-US" w:eastAsia="en-US"/>
              </w:rPr>
            </w:pPr>
            <w:r w:rsidRPr="00BB4C38">
              <w:rPr>
                <w:rFonts w:cs="Arial"/>
                <w:sz w:val="18"/>
                <w:szCs w:val="18"/>
                <w:highlight w:val="green"/>
                <w:lang w:val="en-US" w:eastAsia="en-US"/>
              </w:rPr>
              <w:t>NACK</w:t>
            </w:r>
          </w:p>
        </w:tc>
        <w:tc>
          <w:tcPr>
            <w:tcW w:w="1844" w:type="dxa"/>
          </w:tcPr>
          <w:p w14:paraId="157409CE" w14:textId="19403966" w:rsidR="0069189F" w:rsidRPr="00BB4C38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BB4C38">
              <w:rPr>
                <w:rFonts w:cs="Arial"/>
                <w:sz w:val="18"/>
                <w:szCs w:val="18"/>
                <w:highlight w:val="yellow"/>
                <w:lang w:val="en-US" w:eastAsia="en-US"/>
              </w:rPr>
              <w:t>NACK</w:t>
            </w:r>
          </w:p>
        </w:tc>
        <w:tc>
          <w:tcPr>
            <w:tcW w:w="1845" w:type="dxa"/>
          </w:tcPr>
          <w:p w14:paraId="1FA8D704" w14:textId="4FE6C2D7" w:rsidR="0069189F" w:rsidRPr="00BA5CCD" w:rsidRDefault="0069189F" w:rsidP="00A54E9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Missing</w:t>
            </w:r>
          </w:p>
        </w:tc>
      </w:tr>
      <w:tr w:rsidR="00D67949" w:rsidRPr="00BB4C38" w14:paraId="16B829AA" w14:textId="77777777" w:rsidTr="0069189F">
        <w:trPr>
          <w:trHeight w:val="285"/>
        </w:trPr>
        <w:tc>
          <w:tcPr>
            <w:tcW w:w="645" w:type="dxa"/>
          </w:tcPr>
          <w:p w14:paraId="7DE0C877" w14:textId="65FDFA84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319" w:type="dxa"/>
          </w:tcPr>
          <w:p w14:paraId="10356DB0" w14:textId="77777777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generated</w:t>
            </w:r>
          </w:p>
          <w:p w14:paraId="337781EE" w14:textId="0404A383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PSCCH/PSSCH/PSFCH is dropped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not for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, but due to processing time limitation</w:t>
            </w:r>
          </w:p>
        </w:tc>
        <w:tc>
          <w:tcPr>
            <w:tcW w:w="1844" w:type="dxa"/>
          </w:tcPr>
          <w:p w14:paraId="0AC05551" w14:textId="457A99F0" w:rsidR="00D67949" w:rsidRPr="00A54E9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A54E98">
              <w:rPr>
                <w:rFonts w:eastAsia="等线" w:cs="Arial" w:hint="eastAsia"/>
                <w:color w:val="FF0000"/>
                <w:sz w:val="18"/>
                <w:szCs w:val="18"/>
                <w:lang w:val="en-US"/>
              </w:rPr>
              <w:t>M</w:t>
            </w:r>
            <w:r w:rsidRPr="00A54E98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issing</w:t>
            </w:r>
          </w:p>
        </w:tc>
        <w:tc>
          <w:tcPr>
            <w:tcW w:w="1844" w:type="dxa"/>
          </w:tcPr>
          <w:p w14:paraId="0F95AD57" w14:textId="0B705373" w:rsidR="00D67949" w:rsidRPr="00A54E9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A54E98">
              <w:rPr>
                <w:rFonts w:eastAsia="等线" w:cs="Arial" w:hint="eastAsia"/>
                <w:color w:val="FF0000"/>
                <w:sz w:val="18"/>
                <w:szCs w:val="18"/>
                <w:lang w:val="en-US"/>
              </w:rPr>
              <w:t>M</w:t>
            </w:r>
            <w:r w:rsidRPr="00A54E98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issing</w:t>
            </w:r>
          </w:p>
        </w:tc>
        <w:tc>
          <w:tcPr>
            <w:tcW w:w="1845" w:type="dxa"/>
          </w:tcPr>
          <w:p w14:paraId="7C279CD2" w14:textId="6F3E0C49" w:rsidR="00D67949" w:rsidRPr="00A54E9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A54E98">
              <w:rPr>
                <w:rFonts w:eastAsia="等线" w:cs="Arial" w:hint="eastAsia"/>
                <w:color w:val="FF0000"/>
                <w:sz w:val="18"/>
                <w:szCs w:val="18"/>
                <w:lang w:val="en-US"/>
              </w:rPr>
              <w:t>M</w:t>
            </w:r>
            <w:r w:rsidRPr="00A54E98">
              <w:rPr>
                <w:rFonts w:eastAsia="等线" w:cs="Arial"/>
                <w:color w:val="FF0000"/>
                <w:sz w:val="18"/>
                <w:szCs w:val="18"/>
                <w:lang w:val="en-US"/>
              </w:rPr>
              <w:t>issing</w:t>
            </w:r>
          </w:p>
        </w:tc>
      </w:tr>
      <w:tr w:rsidR="00D67949" w:rsidRPr="00BB4C38" w14:paraId="4CEA605E" w14:textId="77777777" w:rsidTr="0069189F">
        <w:trPr>
          <w:trHeight w:val="285"/>
        </w:trPr>
        <w:tc>
          <w:tcPr>
            <w:tcW w:w="645" w:type="dxa"/>
          </w:tcPr>
          <w:p w14:paraId="75779BF4" w14:textId="4507C997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319" w:type="dxa"/>
          </w:tcPr>
          <w:p w14:paraId="621C72A6" w14:textId="326C07E5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8672F88" w14:textId="77777777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PSCCH/PSSCH/PSFCH is </w:t>
            </w:r>
            <w:r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not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dropped</w:t>
            </w:r>
          </w:p>
          <w:p w14:paraId="742C2A6F" w14:textId="0CD9F172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HARQ feedback enabled</w:t>
            </w:r>
          </w:p>
        </w:tc>
        <w:tc>
          <w:tcPr>
            <w:tcW w:w="1844" w:type="dxa"/>
          </w:tcPr>
          <w:p w14:paraId="5D64D158" w14:textId="2EE91E75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green"/>
                <w:lang w:val="en-US" w:eastAsia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magenta"/>
                <w:lang w:val="en-US"/>
              </w:rPr>
              <w:t>ACK/NACK</w:t>
            </w:r>
          </w:p>
        </w:tc>
        <w:tc>
          <w:tcPr>
            <w:tcW w:w="1844" w:type="dxa"/>
          </w:tcPr>
          <w:p w14:paraId="7FC001E5" w14:textId="404236E3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highlight w:val="yellow"/>
                <w:lang w:val="en-US" w:eastAsia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magenta"/>
                <w:lang w:val="en-US"/>
              </w:rPr>
              <w:t>ACK/NACK</w:t>
            </w:r>
          </w:p>
        </w:tc>
        <w:tc>
          <w:tcPr>
            <w:tcW w:w="1845" w:type="dxa"/>
          </w:tcPr>
          <w:p w14:paraId="0415A1BC" w14:textId="474067C6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FF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magenta"/>
                <w:lang w:val="en-US"/>
              </w:rPr>
              <w:t>ACK/NACK</w:t>
            </w:r>
          </w:p>
        </w:tc>
      </w:tr>
      <w:tr w:rsidR="00D67949" w:rsidRPr="00BB4C38" w14:paraId="4E4E21AF" w14:textId="77777777" w:rsidTr="0069189F">
        <w:trPr>
          <w:trHeight w:val="285"/>
        </w:trPr>
        <w:tc>
          <w:tcPr>
            <w:tcW w:w="645" w:type="dxa"/>
          </w:tcPr>
          <w:p w14:paraId="02766F5C" w14:textId="56CD884F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319" w:type="dxa"/>
            <w:hideMark/>
          </w:tcPr>
          <w:p w14:paraId="066EE18C" w14:textId="08A6CF96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60128CAF" w14:textId="06E280EF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PSCCH/PSSCH/PSFCH not dropped 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due to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br/>
              <w:t>HARQ feedback disabled,</w:t>
            </w:r>
          </w:p>
          <w:p w14:paraId="042F44E3" w14:textId="0BA94469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No further re-transmission required</w:t>
            </w:r>
          </w:p>
        </w:tc>
        <w:tc>
          <w:tcPr>
            <w:tcW w:w="1844" w:type="dxa"/>
            <w:hideMark/>
          </w:tcPr>
          <w:p w14:paraId="24725B15" w14:textId="3FB50C7F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  <w:t>ACK</w:t>
            </w:r>
          </w:p>
        </w:tc>
        <w:tc>
          <w:tcPr>
            <w:tcW w:w="1844" w:type="dxa"/>
            <w:hideMark/>
          </w:tcPr>
          <w:p w14:paraId="521D0B52" w14:textId="1A08C17C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  <w:t>ACK</w:t>
            </w:r>
          </w:p>
        </w:tc>
        <w:tc>
          <w:tcPr>
            <w:tcW w:w="1845" w:type="dxa"/>
            <w:hideMark/>
          </w:tcPr>
          <w:p w14:paraId="3F4828B3" w14:textId="704668E9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Cyan"/>
                <w:lang w:val="en-US"/>
              </w:rPr>
              <w:t>ACK</w:t>
            </w:r>
          </w:p>
        </w:tc>
      </w:tr>
      <w:tr w:rsidR="00D67949" w:rsidRPr="00BB4C38" w14:paraId="3137067B" w14:textId="77777777" w:rsidTr="0069189F">
        <w:trPr>
          <w:trHeight w:val="480"/>
        </w:trPr>
        <w:tc>
          <w:tcPr>
            <w:tcW w:w="645" w:type="dxa"/>
          </w:tcPr>
          <w:p w14:paraId="1035329B" w14:textId="25F33277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等线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319" w:type="dxa"/>
            <w:hideMark/>
          </w:tcPr>
          <w:p w14:paraId="66CF5CF2" w14:textId="149AC2F0" w:rsidR="00D67949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MAC PDU is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generated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4785BCAB" w14:textId="3A78FFA8" w:rsidR="00D67949" w:rsidRPr="00BA5CCD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PSCCH/PSSCH/PSFCH not dropped 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due to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de-</w:t>
            </w:r>
            <w:r w:rsidRPr="00BB4C38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prioritization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br/>
              <w:t>HARQ feedback disabled,</w:t>
            </w:r>
          </w:p>
          <w:p w14:paraId="266F1B6E" w14:textId="04F61729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lang w:val="en-US"/>
              </w:rPr>
              <w:t>Further re-transmission required</w:t>
            </w:r>
          </w:p>
        </w:tc>
        <w:tc>
          <w:tcPr>
            <w:tcW w:w="1844" w:type="dxa"/>
            <w:hideMark/>
          </w:tcPr>
          <w:p w14:paraId="0F7C112C" w14:textId="69C06CB8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  <w:t>NACK</w:t>
            </w:r>
          </w:p>
        </w:tc>
        <w:tc>
          <w:tcPr>
            <w:tcW w:w="1844" w:type="dxa"/>
            <w:hideMark/>
          </w:tcPr>
          <w:p w14:paraId="25AB8008" w14:textId="62726357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  <w:t>NACK</w:t>
            </w:r>
          </w:p>
        </w:tc>
        <w:tc>
          <w:tcPr>
            <w:tcW w:w="1845" w:type="dxa"/>
            <w:hideMark/>
          </w:tcPr>
          <w:p w14:paraId="3F5B6B7A" w14:textId="32CF1727" w:rsidR="00D67949" w:rsidRPr="00BB4C38" w:rsidRDefault="00D67949" w:rsidP="00D6794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</w:pPr>
            <w:r w:rsidRPr="00BA5CCD">
              <w:rPr>
                <w:rFonts w:eastAsia="等线" w:cs="Arial"/>
                <w:color w:val="000000"/>
                <w:sz w:val="18"/>
                <w:szCs w:val="18"/>
                <w:highlight w:val="darkYellow"/>
                <w:lang w:val="en-US"/>
              </w:rPr>
              <w:t>NACK</w:t>
            </w:r>
          </w:p>
        </w:tc>
      </w:tr>
    </w:tbl>
    <w:p w14:paraId="79F38F5F" w14:textId="4AB6D429" w:rsidR="00BB4C38" w:rsidRDefault="00BB4C38" w:rsidP="00BB4C38"/>
    <w:p w14:paraId="62F6091A" w14:textId="67F0A959" w:rsidR="0069189F" w:rsidRDefault="0069189F" w:rsidP="00BB4C38">
      <w:r>
        <w:rPr>
          <w:rFonts w:hint="eastAsia"/>
        </w:rPr>
        <w:t>B</w:t>
      </w:r>
      <w:r>
        <w:t>ased on the current specification, it can be observed that:</w:t>
      </w:r>
    </w:p>
    <w:p w14:paraId="169D995F" w14:textId="35E0B0B5" w:rsidR="0069189F" w:rsidRDefault="0069189F" w:rsidP="0069189F">
      <w:pPr>
        <w:pStyle w:val="2"/>
      </w:pPr>
      <w:r>
        <w:t>Case-1</w:t>
      </w:r>
    </w:p>
    <w:p w14:paraId="583E386A" w14:textId="78EFA53A" w:rsidR="0069189F" w:rsidRDefault="0069189F" w:rsidP="00BB4C38">
      <w:r>
        <w:rPr>
          <w:rFonts w:hint="eastAsia"/>
        </w:rPr>
        <w:t>A</w:t>
      </w:r>
      <w:r>
        <w:t>ccording to RAN1, if the UE did not generate any MAC PDU</w:t>
      </w:r>
    </w:p>
    <w:p w14:paraId="78E1A2CF" w14:textId="77777777" w:rsidR="0069189F" w:rsidRPr="00BB4C38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BB4C38">
        <w:rPr>
          <w:rFonts w:ascii="Times New Roman" w:hAnsi="Times New Roman"/>
          <w:lang w:val="en-US" w:eastAsia="en-US"/>
        </w:rPr>
        <w:t xml:space="preserve">The UE generates an ACK if the UE does not transmit a PSCCH with a SCI format 1-A scheduling a PSSCH </w:t>
      </w:r>
      <w:r w:rsidRPr="00BB4C38">
        <w:rPr>
          <w:rFonts w:ascii="Times New Roman" w:hAnsi="Times New Roman"/>
          <w:highlight w:val="cyan"/>
          <w:lang w:val="en-US" w:eastAsia="en-US"/>
        </w:rPr>
        <w:t>in any of the resources provided by a configured grant</w:t>
      </w:r>
      <w:r w:rsidRPr="00BB4C38">
        <w:rPr>
          <w:rFonts w:ascii="Times New Roman" w:hAnsi="Times New Roman"/>
          <w:lang w:val="en-US" w:eastAsia="en-US"/>
        </w:rPr>
        <w:t xml:space="preserve"> in a single period and for which the UE is provided a PUCCH resource to </w:t>
      </w:r>
      <w:r w:rsidRPr="00BB4C38">
        <w:rPr>
          <w:rFonts w:ascii="Times New Roman" w:hAnsi="Times New Roman"/>
          <w:lang w:val="en-US" w:eastAsia="en-US"/>
        </w:rPr>
        <w:lastRenderedPageBreak/>
        <w:t xml:space="preserve">report HARQ-ACK information. </w:t>
      </w:r>
      <w:r w:rsidRPr="00BB4C38">
        <w:rPr>
          <w:rFonts w:ascii="Times New Roman" w:eastAsia="Malgun Gothic" w:hAnsi="Times New Roman"/>
          <w:lang w:eastAsia="en-US"/>
        </w:rPr>
        <w:t>The priority value of the ACK is same as the largest priority value among the possible priority values for the configured grant.</w:t>
      </w:r>
    </w:p>
    <w:p w14:paraId="1CA28B59" w14:textId="0840B2F7" w:rsidR="0069189F" w:rsidRDefault="0069189F" w:rsidP="00BB4C38">
      <w:p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CK should be reported. But the problem is</w:t>
      </w:r>
    </w:p>
    <w:p w14:paraId="351E712B" w14:textId="664F2E79" w:rsidR="0069189F" w:rsidRDefault="0069189F" w:rsidP="00D673E6">
      <w:pPr>
        <w:pStyle w:val="af2"/>
        <w:numPr>
          <w:ilvl w:val="0"/>
          <w:numId w:val="15"/>
        </w:num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CG, the retransmission grant, scheduled by SLCS-RNTI is not considered;</w:t>
      </w:r>
    </w:p>
    <w:p w14:paraId="06B6D23E" w14:textId="46916BD0" w:rsidR="0069189F" w:rsidRDefault="0069189F" w:rsidP="00D673E6">
      <w:pPr>
        <w:pStyle w:val="af2"/>
        <w:numPr>
          <w:ilvl w:val="0"/>
          <w:numId w:val="15"/>
        </w:num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>or DG, i.e., the (re)transmission grant, scheduled by SL-RNTI is not considered;</w:t>
      </w:r>
    </w:p>
    <w:p w14:paraId="42EA714B" w14:textId="4A416AE8" w:rsidR="00DB0534" w:rsidRDefault="0069189F" w:rsidP="0069189F">
      <w:pPr>
        <w:rPr>
          <w:lang w:val="en-US"/>
        </w:rPr>
      </w:pPr>
      <w:r>
        <w:rPr>
          <w:lang w:val="en-US"/>
        </w:rPr>
        <w:t>For the former one, if the UE report</w:t>
      </w:r>
      <w:r w:rsidR="00622330">
        <w:rPr>
          <w:lang w:val="en-US"/>
        </w:rPr>
        <w:t>s</w:t>
      </w:r>
      <w:r>
        <w:rPr>
          <w:lang w:val="en-US"/>
        </w:rPr>
        <w:t xml:space="preserve"> ACK based on the CG resources, seems it is straightforward that network would not schedule re-transmission grant using SLCS-RNTI</w:t>
      </w:r>
      <w:r w:rsidR="008472DC">
        <w:rPr>
          <w:lang w:val="en-US"/>
        </w:rPr>
        <w:t>, so seems no need to address</w:t>
      </w:r>
      <w:r w:rsidR="00622330">
        <w:rPr>
          <w:lang w:val="en-US"/>
        </w:rPr>
        <w:t xml:space="preserve"> it</w:t>
      </w:r>
      <w:r w:rsidR="008472DC">
        <w:rPr>
          <w:lang w:val="en-US"/>
        </w:rPr>
        <w:t>.</w:t>
      </w:r>
    </w:p>
    <w:p w14:paraId="53E1F496" w14:textId="02C55898" w:rsidR="0069189F" w:rsidRPr="0069189F" w:rsidRDefault="008472DC" w:rsidP="0069189F">
      <w:pPr>
        <w:rPr>
          <w:lang w:val="en-US"/>
        </w:rPr>
      </w:pPr>
      <w:r>
        <w:rPr>
          <w:lang w:val="en-US"/>
        </w:rPr>
        <w:t>But</w:t>
      </w:r>
      <w:r w:rsidR="00DB0534">
        <w:rPr>
          <w:lang w:val="en-US"/>
        </w:rPr>
        <w:t xml:space="preserve"> f</w:t>
      </w:r>
      <w:r w:rsidR="0069189F">
        <w:rPr>
          <w:lang w:val="en-US"/>
        </w:rPr>
        <w:t>or the latter one, even if one can assume DG is always scheduled based on SR/BSR, it cannot be 100% guaranteed that UE has a non-empty buffer when getting the DG. Otherwise, there is no need to design the padding/skipping mechanism in RAN2.</w:t>
      </w:r>
    </w:p>
    <w:p w14:paraId="2F71954F" w14:textId="006CD5A7" w:rsidR="002C2391" w:rsidRPr="002C2391" w:rsidRDefault="0069189F" w:rsidP="0069189F">
      <w:r>
        <w:rPr>
          <w:rFonts w:hint="eastAsia"/>
          <w:lang w:val="en-US"/>
        </w:rPr>
        <w:t>S</w:t>
      </w:r>
      <w:r>
        <w:rPr>
          <w:lang w:val="en-US"/>
        </w:rPr>
        <w:t>ince it is out of RAN2 scope, RAN2 can leave this to RAN1.</w:t>
      </w:r>
    </w:p>
    <w:p w14:paraId="5BE82095" w14:textId="1B1B4683" w:rsidR="0069189F" w:rsidRPr="002C2391" w:rsidRDefault="002C2391" w:rsidP="002C2391">
      <w:pPr>
        <w:pStyle w:val="Observation"/>
        <w:tabs>
          <w:tab w:val="clear" w:pos="1304"/>
        </w:tabs>
        <w:ind w:left="1701" w:hanging="1701"/>
        <w:jc w:val="left"/>
      </w:pPr>
      <w:bookmarkStart w:id="5" w:name="_Toc68247857"/>
      <w:r>
        <w:t>For</w:t>
      </w:r>
      <w:r w:rsidR="0069189F" w:rsidRPr="002C2391">
        <w:t xml:space="preserve"> the case where UE did not generate MAC PDU</w:t>
      </w:r>
      <w:r w:rsidR="008472DC" w:rsidRPr="002C2391">
        <w:t xml:space="preserve"> for dynamic grant scheduled by SL-RNTI</w:t>
      </w:r>
      <w:r w:rsidR="0069189F" w:rsidRPr="002C2391">
        <w:t xml:space="preserve">, the </w:t>
      </w:r>
      <w:proofErr w:type="spellStart"/>
      <w:r w:rsidR="0069189F" w:rsidRPr="002C2391">
        <w:t>behavior</w:t>
      </w:r>
      <w:proofErr w:type="spellEnd"/>
      <w:r w:rsidR="0069189F" w:rsidRPr="002C2391">
        <w:t xml:space="preserve"> of SL A/N reporting on PUCCH is </w:t>
      </w:r>
      <w:r>
        <w:t>neither in RAN1 nor in RAN2 spec</w:t>
      </w:r>
      <w:r w:rsidR="0069189F" w:rsidRPr="002C2391">
        <w:t>.</w:t>
      </w:r>
      <w:bookmarkEnd w:id="5"/>
    </w:p>
    <w:p w14:paraId="61D86FD5" w14:textId="70D7693B" w:rsidR="0069189F" w:rsidRDefault="0069189F" w:rsidP="0069189F">
      <w:pPr>
        <w:pStyle w:val="2"/>
      </w:pPr>
      <w:r>
        <w:t>Case-2</w:t>
      </w:r>
    </w:p>
    <w:p w14:paraId="474723C2" w14:textId="77F19722" w:rsidR="0069189F" w:rsidRDefault="0069189F" w:rsidP="0069189F">
      <w:r>
        <w:rPr>
          <w:rFonts w:hint="eastAsia"/>
        </w:rPr>
        <w:t>A</w:t>
      </w:r>
      <w:r>
        <w:t>ccording to RAN1, if SL grant TX or the PSFCH Rx is de-prioritized</w:t>
      </w:r>
      <w:r w:rsidR="008472DC">
        <w:t>,</w:t>
      </w:r>
      <w:r w:rsidR="008472DC" w:rsidRPr="008472DC">
        <w:rPr>
          <w:lang w:val="en-US"/>
        </w:rPr>
        <w:t xml:space="preserve"> </w:t>
      </w:r>
      <w:r w:rsidR="008472DC">
        <w:rPr>
          <w:lang w:val="en-US"/>
        </w:rPr>
        <w:t>N</w:t>
      </w:r>
      <w:r w:rsidR="008472DC">
        <w:rPr>
          <w:rFonts w:hint="eastAsia"/>
          <w:lang w:val="en-US"/>
        </w:rPr>
        <w:t>A</w:t>
      </w:r>
      <w:r w:rsidR="008472DC">
        <w:rPr>
          <w:lang w:val="en-US"/>
        </w:rPr>
        <w:t>CK should be reported.</w:t>
      </w:r>
    </w:p>
    <w:p w14:paraId="056A786D" w14:textId="77777777" w:rsidR="0069189F" w:rsidRPr="00BB4C38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BB4C38">
        <w:rPr>
          <w:rFonts w:ascii="Times New Roman" w:hAnsi="Times New Roman"/>
          <w:lang w:val="en-US" w:eastAsia="en-US"/>
        </w:rPr>
        <w:t xml:space="preserve">The UE generates a NACK when, due to prioritization, as described in Clause 16.2.4, the UE does not receive PSFCH in any PSFCH reception occasion associated with a PSSCH transmission in a resource provided by </w:t>
      </w:r>
      <w:r w:rsidRPr="00BB4C38">
        <w:rPr>
          <w:rFonts w:ascii="Times New Roman" w:hAnsi="Times New Roman"/>
          <w:highlight w:val="yellow"/>
          <w:lang w:val="en-US" w:eastAsia="en-US"/>
        </w:rPr>
        <w:t>a DCI format 3_0 with CRC scrambled by a SL-RNTI</w:t>
      </w:r>
      <w:r w:rsidRPr="00BB4C38">
        <w:rPr>
          <w:rFonts w:ascii="Times New Roman" w:hAnsi="Times New Roman"/>
          <w:lang w:val="en-US" w:eastAsia="en-US"/>
        </w:rPr>
        <w:t xml:space="preserve"> or, </w:t>
      </w:r>
      <w:r w:rsidRPr="00BB4C38">
        <w:rPr>
          <w:rFonts w:ascii="Times New Roman" w:hAnsi="Times New Roman"/>
          <w:highlight w:val="green"/>
          <w:lang w:val="en-US" w:eastAsia="en-US"/>
        </w:rPr>
        <w:t>for a configured grant</w:t>
      </w:r>
      <w:r w:rsidRPr="00BB4C38">
        <w:rPr>
          <w:rFonts w:ascii="Times New Roman" w:hAnsi="Times New Roman"/>
          <w:lang w:val="en-US" w:eastAsia="en-US"/>
        </w:rPr>
        <w:t>, in a resource provided in a single period and for which the UE is provided a PUCCH resource to report HARQ-ACK information.</w:t>
      </w:r>
      <w:r w:rsidRPr="00BB4C38">
        <w:rPr>
          <w:rFonts w:ascii="Times New Roman" w:eastAsia="Malgun Gothic" w:hAnsi="Times New Roman"/>
          <w:lang w:eastAsia="en-US"/>
        </w:rPr>
        <w:t xml:space="preserve"> The priority value of the NACK is same as the priority value of the PSSCH transmission.</w:t>
      </w:r>
    </w:p>
    <w:p w14:paraId="609A9562" w14:textId="77777777" w:rsidR="0069189F" w:rsidRPr="00BB4C38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BB4C38">
        <w:rPr>
          <w:rFonts w:ascii="Times New Roman" w:hAnsi="Times New Roman"/>
          <w:lang w:val="en-US" w:eastAsia="en-US"/>
        </w:rPr>
        <w:t xml:space="preserve">The UE generates a NACK when, due to prioritization as described in Clause 16.2.4, the UE does not transmit a PSSCH in any of the </w:t>
      </w:r>
      <w:r w:rsidRPr="00BB4C38">
        <w:rPr>
          <w:rFonts w:ascii="Times New Roman" w:hAnsi="Times New Roman"/>
          <w:highlight w:val="yellow"/>
          <w:lang w:val="en-US" w:eastAsia="en-US"/>
        </w:rPr>
        <w:t>resources provided by a DCI format 3_0 with CRC scrambled by SL-RNTI</w:t>
      </w:r>
      <w:r w:rsidRPr="00BB4C38">
        <w:rPr>
          <w:rFonts w:ascii="Times New Roman" w:hAnsi="Times New Roman"/>
          <w:lang w:val="en-US" w:eastAsia="en-US"/>
        </w:rPr>
        <w:t xml:space="preserve"> or, for </w:t>
      </w:r>
      <w:r w:rsidRPr="00BB4C38">
        <w:rPr>
          <w:rFonts w:ascii="Times New Roman" w:hAnsi="Times New Roman"/>
          <w:highlight w:val="green"/>
          <w:lang w:val="en-US" w:eastAsia="en-US"/>
        </w:rPr>
        <w:t>a configured grant</w:t>
      </w:r>
      <w:r w:rsidRPr="00BB4C38">
        <w:rPr>
          <w:rFonts w:ascii="Times New Roman" w:hAnsi="Times New Roman"/>
          <w:lang w:val="en-US" w:eastAsia="en-US"/>
        </w:rPr>
        <w:t xml:space="preserve">, in any of the resources provided in a single period and for which the UE is provided a PUCCH resource to report HARQ-ACK information. </w:t>
      </w:r>
      <w:r w:rsidRPr="00BB4C38">
        <w:rPr>
          <w:rFonts w:ascii="Times New Roman" w:eastAsia="Malgun Gothic" w:hAnsi="Times New Roman"/>
          <w:lang w:eastAsia="en-US"/>
        </w:rPr>
        <w:t>The priority value of the NACK is same as the priority value of the PSSCH that was not transmitted due to prioritization.</w:t>
      </w:r>
    </w:p>
    <w:p w14:paraId="6F1F1EFB" w14:textId="77777777" w:rsidR="008472DC" w:rsidRDefault="0069189F" w:rsidP="0069189F">
      <w:pPr>
        <w:rPr>
          <w:lang w:val="en-US"/>
        </w:rPr>
      </w:pPr>
      <w:r>
        <w:rPr>
          <w:lang w:val="en-US"/>
        </w:rPr>
        <w:t>But the problem is</w:t>
      </w:r>
      <w:r w:rsidR="008472DC">
        <w:rPr>
          <w:lang w:val="en-US"/>
        </w:rPr>
        <w:t xml:space="preserve"> f</w:t>
      </w:r>
      <w:r>
        <w:rPr>
          <w:lang w:val="en-US"/>
        </w:rPr>
        <w:t>or CG, the retransmission grant scheduled by SLCS-RNTI is not considered</w:t>
      </w:r>
      <w:r w:rsidR="008472DC">
        <w:rPr>
          <w:lang w:val="en-US"/>
        </w:rPr>
        <w:t xml:space="preserve">. </w:t>
      </w:r>
    </w:p>
    <w:p w14:paraId="2B315957" w14:textId="477859F0" w:rsidR="0069189F" w:rsidRDefault="0069189F" w:rsidP="0069189F">
      <w:p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ccording to RAN2 spec</w:t>
      </w:r>
    </w:p>
    <w:p w14:paraId="01306DFC" w14:textId="77777777" w:rsidR="0069189F" w:rsidRPr="0069189F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80"/>
        <w:jc w:val="left"/>
        <w:rPr>
          <w:rFonts w:ascii="Times New Roman" w:eastAsia="Times New Roman" w:hAnsi="Times New Roman"/>
          <w:lang w:eastAsia="ja-JP"/>
        </w:rPr>
      </w:pPr>
      <w:r w:rsidRPr="0069189F">
        <w:rPr>
          <w:rFonts w:ascii="Times New Roman" w:eastAsia="Malgun Gothic" w:hAnsi="Times New Roman"/>
          <w:lang w:eastAsia="ko-KR"/>
        </w:rPr>
        <w:t>2&gt;</w:t>
      </w:r>
      <w:r w:rsidRPr="0069189F">
        <w:rPr>
          <w:rFonts w:ascii="Times New Roman" w:eastAsia="Malgun Gothic" w:hAnsi="Times New Roman"/>
          <w:lang w:eastAsia="ko-KR"/>
        </w:rPr>
        <w:tab/>
        <w:t xml:space="preserve">if the most recent transmission of the MAC PDU was not prioritized </w:t>
      </w:r>
      <w:r w:rsidRPr="0069189F">
        <w:rPr>
          <w:rFonts w:ascii="Times New Roman" w:eastAsia="Times New Roman" w:hAnsi="Times New Roman"/>
          <w:lang w:eastAsia="ja-JP"/>
        </w:rPr>
        <w:t>as specified in clause 5.22.1.3.1a:</w:t>
      </w:r>
    </w:p>
    <w:p w14:paraId="39F813EB" w14:textId="77777777" w:rsidR="0069189F" w:rsidRPr="0069189F" w:rsidRDefault="0069189F" w:rsidP="00691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180"/>
        <w:jc w:val="left"/>
        <w:rPr>
          <w:rFonts w:ascii="Times New Roman" w:eastAsia="Malgun Gothic" w:hAnsi="Times New Roman"/>
          <w:lang w:eastAsia="ko-KR"/>
        </w:rPr>
      </w:pPr>
      <w:r w:rsidRPr="0069189F">
        <w:rPr>
          <w:rFonts w:ascii="Times New Roman" w:eastAsia="Times New Roman" w:hAnsi="Times New Roman"/>
          <w:lang w:eastAsia="ko-KR"/>
        </w:rPr>
        <w:t>3&gt;</w:t>
      </w:r>
      <w:r w:rsidRPr="0069189F">
        <w:rPr>
          <w:rFonts w:ascii="Times New Roman" w:eastAsia="Times New Roman" w:hAnsi="Times New Roman"/>
          <w:lang w:eastAsia="ko-KR"/>
        </w:rPr>
        <w:tab/>
      </w:r>
      <w:r w:rsidRPr="0069189F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69189F">
        <w:rPr>
          <w:rFonts w:ascii="Times New Roman" w:eastAsia="Times New Roman" w:hAnsi="Times New Roman"/>
          <w:noProof/>
          <w:lang w:eastAsia="ja-JP"/>
        </w:rPr>
        <w:t xml:space="preserve">signal a negative </w:t>
      </w:r>
      <w:r w:rsidRPr="0069189F">
        <w:rPr>
          <w:rFonts w:ascii="Times New Roman" w:eastAsia="Times New Roman" w:hAnsi="Times New Roman"/>
          <w:lang w:eastAsia="ko-KR"/>
        </w:rPr>
        <w:t xml:space="preserve">acknowledgement on </w:t>
      </w:r>
      <w:r w:rsidRPr="0069189F">
        <w:rPr>
          <w:rFonts w:ascii="Times New Roman" w:eastAsia="Times New Roman" w:hAnsi="Times New Roman"/>
          <w:noProof/>
          <w:lang w:eastAsia="ja-JP"/>
        </w:rPr>
        <w:t xml:space="preserve">the PUCCH </w:t>
      </w:r>
      <w:r w:rsidRPr="0069189F">
        <w:rPr>
          <w:rFonts w:ascii="Times New Roman" w:eastAsia="Times New Roman" w:hAnsi="Times New Roman"/>
          <w:noProof/>
          <w:color w:val="FF0000"/>
          <w:lang w:eastAsia="ja-JP"/>
        </w:rPr>
        <w:t>according to clause 16.5 of TS 38.213 [6]</w:t>
      </w:r>
      <w:r w:rsidRPr="0069189F">
        <w:rPr>
          <w:rFonts w:ascii="Times New Roman" w:eastAsia="Times New Roman" w:hAnsi="Times New Roman"/>
          <w:noProof/>
          <w:lang w:eastAsia="ja-JP"/>
        </w:rPr>
        <w:t>.</w:t>
      </w:r>
    </w:p>
    <w:p w14:paraId="1A016FEE" w14:textId="5D340A05" w:rsidR="0069189F" w:rsidRDefault="00750C60" w:rsidP="008472DC">
      <w:pPr>
        <w:spacing w:after="240"/>
      </w:pPr>
      <w:r>
        <w:rPr>
          <w:rFonts w:hint="eastAsia"/>
        </w:rPr>
        <w:t>S</w:t>
      </w:r>
      <w:r>
        <w:t>o seems NACK reporting is also applicable to SLCS-RNTI based DG, but the uncertainty comes from the referred RAN1 spec, where SLCS-RNTI based DG is not included.</w:t>
      </w:r>
    </w:p>
    <w:p w14:paraId="5EAC7828" w14:textId="30563491" w:rsidR="0069189F" w:rsidRPr="002C2391" w:rsidRDefault="002C2391" w:rsidP="002C2391">
      <w:pPr>
        <w:pStyle w:val="Observation"/>
        <w:tabs>
          <w:tab w:val="clear" w:pos="1304"/>
        </w:tabs>
        <w:ind w:left="1701" w:hanging="1701"/>
        <w:jc w:val="left"/>
      </w:pPr>
      <w:bookmarkStart w:id="6" w:name="_Toc68247858"/>
      <w:r w:rsidRPr="002C2391">
        <w:t>F</w:t>
      </w:r>
      <w:r w:rsidR="0069189F" w:rsidRPr="002C2391">
        <w:t xml:space="preserve">or the case </w:t>
      </w:r>
      <w:r w:rsidR="008472DC" w:rsidRPr="002C2391">
        <w:t>of</w:t>
      </w:r>
      <w:r w:rsidR="0069189F" w:rsidRPr="002C2391">
        <w:t xml:space="preserve"> </w:t>
      </w:r>
      <w:r w:rsidR="00750C60" w:rsidRPr="002C2391">
        <w:t xml:space="preserve">SLCS-RNTI based DG </w:t>
      </w:r>
      <w:r w:rsidR="008472DC" w:rsidRPr="002C2391">
        <w:t>transmission being</w:t>
      </w:r>
      <w:r w:rsidR="00750C60" w:rsidRPr="002C2391">
        <w:t xml:space="preserve"> de-prioritized</w:t>
      </w:r>
      <w:r w:rsidR="0069189F" w:rsidRPr="002C2391">
        <w:t xml:space="preserve">, </w:t>
      </w:r>
      <w:r w:rsidRPr="002C2391">
        <w:t xml:space="preserve">RAN2 spec seems to imply that </w:t>
      </w:r>
      <w:r w:rsidR="00750C60" w:rsidRPr="002C2391">
        <w:t>UE should report NACK on PUCCH</w:t>
      </w:r>
      <w:r w:rsidRPr="002C2391">
        <w:t xml:space="preserve"> and refer to RAN1 spec, but RAN1 spec does not include that case</w:t>
      </w:r>
      <w:r w:rsidR="0069189F" w:rsidRPr="002C2391">
        <w:t>.</w:t>
      </w:r>
      <w:bookmarkEnd w:id="6"/>
    </w:p>
    <w:p w14:paraId="46846BB8" w14:textId="371604CD" w:rsidR="008472DC" w:rsidRPr="002C2391" w:rsidRDefault="002C2391" w:rsidP="002C2391">
      <w:pPr>
        <w:pStyle w:val="Observation"/>
        <w:tabs>
          <w:tab w:val="clear" w:pos="1304"/>
        </w:tabs>
        <w:ind w:left="1701" w:hanging="1701"/>
        <w:jc w:val="left"/>
      </w:pPr>
      <w:bookmarkStart w:id="7" w:name="_Toc68247859"/>
      <w:r w:rsidRPr="002C2391">
        <w:t>F</w:t>
      </w:r>
      <w:r w:rsidR="008472DC" w:rsidRPr="002C2391">
        <w:t xml:space="preserve">or the case of PSFCH reception for SLCS-RNTI based DG being deprioritized, the </w:t>
      </w:r>
      <w:proofErr w:type="spellStart"/>
      <w:r w:rsidR="008472DC" w:rsidRPr="002C2391">
        <w:t>behavior</w:t>
      </w:r>
      <w:proofErr w:type="spellEnd"/>
      <w:r w:rsidR="008472DC" w:rsidRPr="002C2391">
        <w:t xml:space="preserve"> of SL A/N reporting on PUCCH is </w:t>
      </w:r>
      <w:r w:rsidRPr="002C2391">
        <w:t>neither in RAN1 nor in RAN2 spec</w:t>
      </w:r>
      <w:r w:rsidR="008472DC" w:rsidRPr="002C2391">
        <w:t>.</w:t>
      </w:r>
      <w:bookmarkEnd w:id="7"/>
    </w:p>
    <w:p w14:paraId="20565C9D" w14:textId="5B80937C" w:rsidR="0069189F" w:rsidRPr="00750C60" w:rsidRDefault="00750C60" w:rsidP="00750C60">
      <w:pPr>
        <w:pStyle w:val="2"/>
      </w:pPr>
      <w:r w:rsidRPr="00750C60">
        <w:rPr>
          <w:rFonts w:hint="eastAsia"/>
        </w:rPr>
        <w:t>C</w:t>
      </w:r>
      <w:r w:rsidRPr="00750C60">
        <w:t>ase-3</w:t>
      </w:r>
    </w:p>
    <w:p w14:paraId="48753FEA" w14:textId="05917FC3" w:rsidR="00750C60" w:rsidRDefault="00750C60" w:rsidP="00750C60">
      <w:r w:rsidRPr="00750C60">
        <w:rPr>
          <w:rFonts w:hint="eastAsia"/>
        </w:rPr>
        <w:t>T</w:t>
      </w:r>
      <w:r w:rsidRPr="00750C60">
        <w:t xml:space="preserve">his </w:t>
      </w:r>
      <w:r>
        <w:t>seems a missing case in both RAN1 and RAN2 spec.</w:t>
      </w:r>
    </w:p>
    <w:p w14:paraId="39DF0487" w14:textId="5D6D6183" w:rsidR="00750C60" w:rsidRDefault="00750C60" w:rsidP="00750C60">
      <w:r>
        <w:t xml:space="preserve">In RAN1, besides the case where </w:t>
      </w:r>
      <w:r w:rsidRPr="001F55B3">
        <w:rPr>
          <w:b/>
          <w:color w:val="FF0000"/>
        </w:rPr>
        <w:t>PSFCH being received</w:t>
      </w:r>
      <w:r>
        <w:t xml:space="preserve">, RAN1 spec only covers the case either SL Tx / Rx is dropped due to </w:t>
      </w:r>
      <w:r w:rsidRPr="001F55B3">
        <w:rPr>
          <w:b/>
          <w:color w:val="FF0000"/>
        </w:rPr>
        <w:t>de-prioritization</w:t>
      </w:r>
      <w:r>
        <w:t>.</w:t>
      </w:r>
    </w:p>
    <w:p w14:paraId="17180F64" w14:textId="4A0240DC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Cs/>
          <w:lang w:eastAsia="en-US"/>
        </w:rPr>
      </w:pPr>
      <w:r w:rsidRPr="001F55B3">
        <w:rPr>
          <w:rFonts w:ascii="Times New Roman" w:hAnsi="Times New Roman"/>
          <w:iCs/>
          <w:lang w:eastAsia="en-US"/>
        </w:rPr>
        <w:t xml:space="preserve">For PSSCH transmissions scheduled by a DCI format 3_0, a UE generates HARQ-ACK information in response to PSFCH receptions </w:t>
      </w:r>
      <w:r>
        <w:rPr>
          <w:rFonts w:ascii="Times New Roman" w:hAnsi="Times New Roman"/>
          <w:iCs/>
          <w:lang w:eastAsia="en-US"/>
        </w:rPr>
        <w:t>..</w:t>
      </w:r>
      <w:r w:rsidRPr="001F55B3">
        <w:rPr>
          <w:rFonts w:ascii="Times New Roman" w:hAnsi="Times New Roman"/>
          <w:iCs/>
          <w:lang w:eastAsia="en-US"/>
        </w:rPr>
        <w:t>.</w:t>
      </w:r>
    </w:p>
    <w:p w14:paraId="11133CBB" w14:textId="6F6FAF2A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1F55B3">
        <w:rPr>
          <w:rFonts w:ascii="Times New Roman" w:hAnsi="Times New Roman"/>
          <w:lang w:eastAsia="en-US"/>
        </w:rPr>
        <w:lastRenderedPageBreak/>
        <w:t xml:space="preserve">For each PSFCH reception occasion, from a number of PSFCH reception occasions, the UE generates HARQ-ACK information to report in a PUCCH or PUSCH transmission. </w:t>
      </w:r>
      <w:r>
        <w:rPr>
          <w:rFonts w:ascii="Times New Roman" w:hAnsi="Times New Roman"/>
          <w:lang w:eastAsia="en-US"/>
        </w:rPr>
        <w:t>…</w:t>
      </w:r>
      <w:r w:rsidRPr="001F55B3">
        <w:rPr>
          <w:rFonts w:ascii="Times New Roman" w:hAnsi="Times New Roman"/>
          <w:lang w:eastAsia="en-US"/>
        </w:rPr>
        <w:t xml:space="preserve"> </w:t>
      </w:r>
    </w:p>
    <w:p w14:paraId="2A0D9DC3" w14:textId="77777777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x-none" w:eastAsia="en-US"/>
        </w:rPr>
      </w:pPr>
      <w:r w:rsidRPr="001F55B3">
        <w:rPr>
          <w:rFonts w:ascii="Times New Roman" w:hAnsi="Times New Roman"/>
          <w:lang w:val="x-none" w:eastAsia="en-US"/>
        </w:rPr>
        <w:t>-</w:t>
      </w:r>
      <w:r w:rsidRPr="001F55B3">
        <w:rPr>
          <w:rFonts w:ascii="Times New Roman" w:hAnsi="Times New Roman"/>
          <w:lang w:val="x-none" w:eastAsia="en-US"/>
        </w:rPr>
        <w:tab/>
      </w:r>
      <w:r w:rsidRPr="001F55B3">
        <w:rPr>
          <w:rFonts w:ascii="Times New Roman" w:hAnsi="Times New Roman"/>
          <w:bCs/>
          <w:kern w:val="32"/>
          <w:lang w:val="en-US"/>
        </w:rPr>
        <w:t>if</w:t>
      </w:r>
      <w:r w:rsidRPr="001F55B3">
        <w:rPr>
          <w:rFonts w:ascii="Times New Roman" w:eastAsia="Malgun Gothic" w:hAnsi="Times New Roman" w:hint="eastAsia"/>
          <w:lang w:val="x-none" w:eastAsia="en-US"/>
        </w:rPr>
        <w:t xml:space="preserve"> the UE </w:t>
      </w:r>
      <w:r w:rsidRPr="001F55B3">
        <w:rPr>
          <w:rFonts w:ascii="Times New Roman" w:eastAsia="Malgun Gothic" w:hAnsi="Times New Roman" w:hint="eastAsia"/>
          <w:color w:val="FF0000"/>
          <w:lang w:val="x-none" w:eastAsia="en-US"/>
        </w:rPr>
        <w:t xml:space="preserve">receives </w:t>
      </w:r>
      <w:r w:rsidRPr="001F55B3">
        <w:rPr>
          <w:rFonts w:ascii="Times New Roman" w:eastAsia="Malgun Gothic" w:hAnsi="Times New Roman"/>
          <w:color w:val="FF0000"/>
          <w:lang w:val="en-US" w:eastAsia="en-US"/>
        </w:rPr>
        <w:t xml:space="preserve">a </w:t>
      </w:r>
      <w:r w:rsidRPr="001F55B3">
        <w:rPr>
          <w:rFonts w:ascii="Times New Roman" w:eastAsia="Malgun Gothic" w:hAnsi="Times New Roman"/>
          <w:color w:val="FF0000"/>
          <w:lang w:val="x-none" w:eastAsia="en-US"/>
        </w:rPr>
        <w:t>PSFCH</w:t>
      </w:r>
      <w:r w:rsidRPr="001F55B3">
        <w:rPr>
          <w:rFonts w:ascii="Times New Roman" w:eastAsia="Malgun Gothic" w:hAnsi="Times New Roman"/>
          <w:lang w:val="x-none" w:eastAsia="en-US"/>
        </w:rPr>
        <w:t xml:space="preserve"> associated with a SCI format 2-A with Cast type indicator </w:t>
      </w:r>
      <w:r w:rsidRPr="001F55B3">
        <w:rPr>
          <w:rFonts w:ascii="Times New Roman" w:eastAsia="Malgun Gothic" w:hAnsi="Times New Roman"/>
          <w:lang w:val="en-US" w:eastAsia="en-US"/>
        </w:rPr>
        <w:t>field value of</w:t>
      </w:r>
      <w:r w:rsidRPr="001F55B3">
        <w:rPr>
          <w:rFonts w:ascii="Times New Roman" w:eastAsia="Malgun Gothic" w:hAnsi="Times New Roman"/>
          <w:lang w:val="x-none" w:eastAsia="en-US"/>
        </w:rPr>
        <w:t xml:space="preserve"> </w:t>
      </w:r>
      <w:r w:rsidRPr="001F55B3">
        <w:rPr>
          <w:rFonts w:ascii="Times New Roman" w:eastAsia="Malgun Gothic" w:hAnsi="Times New Roman"/>
          <w:lang w:val="en-US" w:eastAsia="en-US"/>
        </w:rPr>
        <w:t>"</w:t>
      </w:r>
      <w:r w:rsidRPr="001F55B3">
        <w:rPr>
          <w:rFonts w:ascii="Times New Roman" w:eastAsia="Malgun Gothic" w:hAnsi="Times New Roman"/>
          <w:lang w:val="x-none" w:eastAsia="en-US"/>
        </w:rPr>
        <w:t>1</w:t>
      </w:r>
      <w:r w:rsidRPr="001F55B3">
        <w:rPr>
          <w:rFonts w:ascii="Times New Roman" w:eastAsia="Malgun Gothic" w:hAnsi="Times New Roman"/>
          <w:lang w:val="en-US" w:eastAsia="en-US"/>
        </w:rPr>
        <w:t>0"</w:t>
      </w:r>
    </w:p>
    <w:p w14:paraId="676A14C9" w14:textId="6FB69430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 w:eastAsia="en-US"/>
        </w:rPr>
        <w:t>[…]</w:t>
      </w:r>
    </w:p>
    <w:p w14:paraId="6BAC3FC7" w14:textId="77777777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Cs/>
          <w:kern w:val="32"/>
          <w:lang w:val="en-US"/>
        </w:rPr>
      </w:pPr>
      <w:r w:rsidRPr="001F55B3">
        <w:rPr>
          <w:rFonts w:ascii="Times New Roman" w:hAnsi="Times New Roman"/>
          <w:lang w:val="x-none" w:eastAsia="en-US"/>
        </w:rPr>
        <w:t>-</w:t>
      </w:r>
      <w:r w:rsidRPr="001F55B3">
        <w:rPr>
          <w:rFonts w:ascii="Times New Roman" w:hAnsi="Times New Roman"/>
          <w:lang w:val="x-none" w:eastAsia="en-US"/>
        </w:rPr>
        <w:tab/>
      </w:r>
      <w:r w:rsidRPr="001F55B3">
        <w:rPr>
          <w:rFonts w:ascii="Times New Roman" w:hAnsi="Times New Roman"/>
          <w:bCs/>
          <w:kern w:val="32"/>
          <w:lang w:val="en-US"/>
        </w:rPr>
        <w:t>if</w:t>
      </w:r>
      <w:r w:rsidRPr="001F55B3">
        <w:rPr>
          <w:rFonts w:ascii="Times New Roman" w:eastAsia="Malgun Gothic" w:hAnsi="Times New Roman" w:hint="eastAsia"/>
          <w:lang w:val="x-none" w:eastAsia="en-US"/>
        </w:rPr>
        <w:t xml:space="preserve"> the UE </w:t>
      </w:r>
      <w:r w:rsidRPr="001F55B3">
        <w:rPr>
          <w:rFonts w:ascii="Times New Roman" w:eastAsia="Malgun Gothic" w:hAnsi="Times New Roman" w:hint="eastAsia"/>
          <w:color w:val="FF0000"/>
          <w:lang w:val="x-none" w:eastAsia="en-US"/>
        </w:rPr>
        <w:t xml:space="preserve">receives </w:t>
      </w:r>
      <w:r w:rsidRPr="001F55B3">
        <w:rPr>
          <w:rFonts w:ascii="Times New Roman" w:eastAsia="Malgun Gothic" w:hAnsi="Times New Roman"/>
          <w:color w:val="FF0000"/>
          <w:lang w:val="en-US" w:eastAsia="en-US"/>
        </w:rPr>
        <w:t xml:space="preserve">a </w:t>
      </w:r>
      <w:r w:rsidRPr="001F55B3">
        <w:rPr>
          <w:rFonts w:ascii="Times New Roman" w:eastAsia="Malgun Gothic" w:hAnsi="Times New Roman"/>
          <w:color w:val="FF0000"/>
          <w:lang w:val="x-none" w:eastAsia="en-US"/>
        </w:rPr>
        <w:t>PSFCH</w:t>
      </w:r>
      <w:r w:rsidRPr="001F55B3">
        <w:rPr>
          <w:rFonts w:ascii="Times New Roman" w:eastAsia="Malgun Gothic" w:hAnsi="Times New Roman"/>
          <w:lang w:val="x-none" w:eastAsia="en-US"/>
        </w:rPr>
        <w:t xml:space="preserve"> associated with a SCI format 2-A with Cast type indicator </w:t>
      </w:r>
      <w:r w:rsidRPr="001F55B3">
        <w:rPr>
          <w:rFonts w:ascii="Times New Roman" w:eastAsia="Malgun Gothic" w:hAnsi="Times New Roman"/>
          <w:lang w:val="en-US" w:eastAsia="en-US"/>
        </w:rPr>
        <w:t>field value of</w:t>
      </w:r>
      <w:r w:rsidRPr="001F55B3">
        <w:rPr>
          <w:rFonts w:ascii="Times New Roman" w:eastAsia="Malgun Gothic" w:hAnsi="Times New Roman"/>
          <w:lang w:val="x-none" w:eastAsia="en-US"/>
        </w:rPr>
        <w:t xml:space="preserve"> </w:t>
      </w:r>
      <w:r w:rsidRPr="001F55B3">
        <w:rPr>
          <w:rFonts w:ascii="Times New Roman" w:eastAsia="Malgun Gothic" w:hAnsi="Times New Roman"/>
          <w:lang w:val="en-US" w:eastAsia="en-US"/>
        </w:rPr>
        <w:t>"01"</w:t>
      </w:r>
      <w:r w:rsidRPr="001F55B3">
        <w:rPr>
          <w:rFonts w:ascii="Times New Roman" w:hAnsi="Times New Roman"/>
          <w:bCs/>
          <w:kern w:val="32"/>
          <w:lang w:val="en-US"/>
        </w:rPr>
        <w:t xml:space="preserve"> </w:t>
      </w:r>
    </w:p>
    <w:p w14:paraId="4A17B08D" w14:textId="29D46D7E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Cs/>
          <w:kern w:val="32"/>
          <w:lang w:val="en-US"/>
        </w:rPr>
      </w:pPr>
      <w:r>
        <w:rPr>
          <w:rFonts w:ascii="Times New Roman" w:hAnsi="Times New Roman"/>
          <w:lang w:val="x-none" w:eastAsia="en-US"/>
        </w:rPr>
        <w:t>[…]</w:t>
      </w:r>
    </w:p>
    <w:p w14:paraId="09DCE36C" w14:textId="77777777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bCs/>
          <w:kern w:val="32"/>
          <w:lang w:val="en-US"/>
        </w:rPr>
      </w:pPr>
      <w:r w:rsidRPr="001F55B3">
        <w:rPr>
          <w:rFonts w:ascii="Times New Roman" w:hAnsi="Times New Roman"/>
          <w:lang w:val="x-none" w:eastAsia="en-US"/>
        </w:rPr>
        <w:t>-</w:t>
      </w:r>
      <w:r w:rsidRPr="001F55B3">
        <w:rPr>
          <w:rFonts w:ascii="Times New Roman" w:hAnsi="Times New Roman"/>
          <w:lang w:val="x-none" w:eastAsia="en-US"/>
        </w:rPr>
        <w:tab/>
      </w:r>
      <w:r w:rsidRPr="001F55B3">
        <w:rPr>
          <w:rFonts w:ascii="Times New Roman" w:hAnsi="Times New Roman"/>
          <w:bCs/>
          <w:kern w:val="32"/>
          <w:lang w:val="en-US"/>
        </w:rPr>
        <w:t>if</w:t>
      </w:r>
      <w:r w:rsidRPr="001F55B3">
        <w:rPr>
          <w:rFonts w:ascii="Times New Roman" w:eastAsia="Malgun Gothic" w:hAnsi="Times New Roman" w:hint="eastAsia"/>
          <w:lang w:val="x-none" w:eastAsia="en-US"/>
        </w:rPr>
        <w:t xml:space="preserve"> the UE</w:t>
      </w:r>
      <w:r w:rsidRPr="001F55B3">
        <w:rPr>
          <w:rFonts w:ascii="Times New Roman" w:eastAsia="Malgun Gothic" w:hAnsi="Times New Roman" w:hint="eastAsia"/>
          <w:color w:val="FF0000"/>
          <w:lang w:val="x-none" w:eastAsia="en-US"/>
        </w:rPr>
        <w:t xml:space="preserve"> receives </w:t>
      </w:r>
      <w:r w:rsidRPr="001F55B3">
        <w:rPr>
          <w:rFonts w:ascii="Times New Roman" w:eastAsia="Malgun Gothic" w:hAnsi="Times New Roman"/>
          <w:color w:val="FF0000"/>
          <w:lang w:val="en-US" w:eastAsia="en-US"/>
        </w:rPr>
        <w:t xml:space="preserve">a </w:t>
      </w:r>
      <w:r w:rsidRPr="001F55B3">
        <w:rPr>
          <w:rFonts w:ascii="Times New Roman" w:eastAsia="Malgun Gothic" w:hAnsi="Times New Roman"/>
          <w:color w:val="FF0000"/>
          <w:lang w:val="x-none" w:eastAsia="en-US"/>
        </w:rPr>
        <w:t>PSFCH</w:t>
      </w:r>
      <w:r w:rsidRPr="001F55B3">
        <w:rPr>
          <w:rFonts w:ascii="Times New Roman" w:eastAsia="Malgun Gothic" w:hAnsi="Times New Roman"/>
          <w:lang w:val="x-none" w:eastAsia="en-US"/>
        </w:rPr>
        <w:t xml:space="preserve"> associated with a SCI format 2-</w:t>
      </w:r>
      <w:r w:rsidRPr="001F55B3">
        <w:rPr>
          <w:rFonts w:ascii="Times New Roman" w:eastAsia="Malgun Gothic" w:hAnsi="Times New Roman"/>
          <w:lang w:val="en-US" w:eastAsia="en-US"/>
        </w:rPr>
        <w:t>B</w:t>
      </w:r>
      <w:r w:rsidRPr="001F55B3">
        <w:rPr>
          <w:rFonts w:ascii="Times New Roman" w:eastAsia="Malgun Gothic" w:hAnsi="Times New Roman"/>
          <w:lang w:val="x-none" w:eastAsia="en-US"/>
        </w:rPr>
        <w:t xml:space="preserve"> or a SCI format 2-A with Cast type indicator field value of "11"</w:t>
      </w:r>
    </w:p>
    <w:p w14:paraId="7A0D63AC" w14:textId="4E27B4FA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x-none" w:eastAsia="en-US"/>
        </w:rPr>
        <w:t>[…]</w:t>
      </w:r>
    </w:p>
    <w:p w14:paraId="4CEA5E4E" w14:textId="1ADA12AA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1F55B3">
        <w:rPr>
          <w:rFonts w:ascii="Times New Roman" w:hAnsi="Times New Roman"/>
          <w:lang w:val="en-US" w:eastAsia="en-US"/>
        </w:rPr>
        <w:t xml:space="preserve">The UE generates a NACK when, </w:t>
      </w:r>
      <w:r w:rsidRPr="001F55B3">
        <w:rPr>
          <w:rFonts w:ascii="Times New Roman" w:hAnsi="Times New Roman"/>
          <w:color w:val="FF0000"/>
          <w:lang w:val="en-US" w:eastAsia="en-US"/>
        </w:rPr>
        <w:t>due to prioritization, as described in Clause 16.2.4, the UE does not receive PSFCH</w:t>
      </w:r>
      <w:r w:rsidRPr="001F55B3">
        <w:rPr>
          <w:rFonts w:ascii="Times New Roman" w:hAnsi="Times New Roman"/>
          <w:lang w:val="en-US" w:eastAsia="en-US"/>
        </w:rPr>
        <w:t xml:space="preserve"> in any PSFCH reception </w:t>
      </w:r>
      <w:r>
        <w:rPr>
          <w:rFonts w:ascii="Times New Roman" w:hAnsi="Times New Roman"/>
          <w:lang w:val="en-US" w:eastAsia="en-US"/>
        </w:rPr>
        <w:t>…</w:t>
      </w:r>
    </w:p>
    <w:p w14:paraId="5630B711" w14:textId="7BE1DE21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1F55B3">
        <w:rPr>
          <w:rFonts w:ascii="Times New Roman" w:hAnsi="Times New Roman"/>
          <w:lang w:val="en-US" w:eastAsia="en-US"/>
        </w:rPr>
        <w:t>The UE generates a NACK when,</w:t>
      </w:r>
      <w:r w:rsidRPr="001F55B3">
        <w:rPr>
          <w:rFonts w:ascii="Times New Roman" w:hAnsi="Times New Roman"/>
          <w:color w:val="FF0000"/>
          <w:lang w:val="en-US" w:eastAsia="en-US"/>
        </w:rPr>
        <w:t xml:space="preserve"> due to prioritization as described in Clause 16.2.4, the UE does not transmit a PSSCH </w:t>
      </w:r>
      <w:r w:rsidRPr="001F55B3">
        <w:rPr>
          <w:rFonts w:ascii="Times New Roman" w:hAnsi="Times New Roman"/>
          <w:lang w:val="en-US" w:eastAsia="en-US"/>
        </w:rPr>
        <w:t xml:space="preserve">in any of the </w:t>
      </w:r>
      <w:r w:rsidRPr="001F55B3">
        <w:rPr>
          <w:rFonts w:ascii="Times New Roman" w:hAnsi="Times New Roman"/>
          <w:highlight w:val="yellow"/>
          <w:lang w:val="en-US" w:eastAsia="en-US"/>
        </w:rPr>
        <w:t>resources provided by a DCI format 3_0 with CRC scrambled by SL-RNTI</w:t>
      </w:r>
      <w:r w:rsidRPr="001F55B3">
        <w:rPr>
          <w:rFonts w:ascii="Times New Roman" w:hAnsi="Times New Roman"/>
          <w:lang w:val="en-US" w:eastAsia="en-US"/>
        </w:rPr>
        <w:t xml:space="preserve"> or, for </w:t>
      </w:r>
      <w:r w:rsidRPr="001F55B3">
        <w:rPr>
          <w:rFonts w:ascii="Times New Roman" w:hAnsi="Times New Roman"/>
          <w:highlight w:val="green"/>
          <w:lang w:val="en-US" w:eastAsia="en-US"/>
        </w:rPr>
        <w:t>a configured grant</w:t>
      </w:r>
      <w:r w:rsidRPr="001F55B3">
        <w:rPr>
          <w:rFonts w:ascii="Times New Roman" w:hAnsi="Times New Roman"/>
          <w:lang w:val="en-US" w:eastAsia="en-US"/>
        </w:rPr>
        <w:t>,</w:t>
      </w:r>
      <w:r>
        <w:rPr>
          <w:rFonts w:ascii="Times New Roman" w:hAnsi="Times New Roman"/>
          <w:lang w:val="en-US" w:eastAsia="en-US"/>
        </w:rPr>
        <w:t>…</w:t>
      </w:r>
    </w:p>
    <w:p w14:paraId="25EBF420" w14:textId="330BD992" w:rsidR="001F55B3" w:rsidRPr="001F55B3" w:rsidRDefault="001F55B3" w:rsidP="001F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val="en-US" w:eastAsia="en-US"/>
        </w:rPr>
      </w:pPr>
      <w:r w:rsidRPr="001F55B3">
        <w:rPr>
          <w:rFonts w:ascii="Times New Roman" w:hAnsi="Times New Roman"/>
          <w:lang w:val="en-US" w:eastAsia="en-US"/>
        </w:rPr>
        <w:t xml:space="preserve">The UE generates an ACK if the UE </w:t>
      </w:r>
      <w:r w:rsidRPr="001F55B3">
        <w:rPr>
          <w:rFonts w:ascii="Times New Roman" w:hAnsi="Times New Roman"/>
          <w:color w:val="FF0000"/>
          <w:lang w:val="en-US" w:eastAsia="en-US"/>
        </w:rPr>
        <w:t xml:space="preserve">does not transmit a PSCCH with a SCI format 1-A scheduling a PSSCH </w:t>
      </w:r>
      <w:r w:rsidRPr="001F55B3">
        <w:rPr>
          <w:rFonts w:ascii="Times New Roman" w:hAnsi="Times New Roman"/>
          <w:color w:val="FF0000"/>
          <w:highlight w:val="cyan"/>
          <w:lang w:val="en-US" w:eastAsia="en-US"/>
        </w:rPr>
        <w:t>in any of the resources provided by a configured grant</w:t>
      </w:r>
      <w:r w:rsidRPr="001F55B3">
        <w:rPr>
          <w:rFonts w:ascii="Times New Roman" w:hAnsi="Times New Roman"/>
          <w:lang w:val="en-US" w:eastAsia="en-US"/>
        </w:rPr>
        <w:t xml:space="preserve"> in a single period </w:t>
      </w:r>
      <w:r>
        <w:rPr>
          <w:rFonts w:ascii="Times New Roman" w:hAnsi="Times New Roman"/>
          <w:lang w:val="en-US" w:eastAsia="en-US"/>
        </w:rPr>
        <w:t>…</w:t>
      </w:r>
    </w:p>
    <w:p w14:paraId="33F29B0F" w14:textId="53992679" w:rsidR="00750C60" w:rsidRPr="00750C60" w:rsidRDefault="001F55B3" w:rsidP="001F55B3">
      <w:r>
        <w:t>In R</w:t>
      </w:r>
      <w:r w:rsidR="00750C60">
        <w:t>AN2</w:t>
      </w:r>
      <w:r>
        <w:t xml:space="preserve">, if case MAC PDU has been obtained, other than </w:t>
      </w:r>
      <w:r w:rsidRPr="00775057">
        <w:t>the</w:t>
      </w:r>
      <w:r w:rsidRPr="00101C57">
        <w:rPr>
          <w:b/>
          <w:color w:val="FF0000"/>
        </w:rPr>
        <w:t xml:space="preserve"> de-prioritization case</w:t>
      </w:r>
      <w:r>
        <w:t>,</w:t>
      </w:r>
      <w:r w:rsidR="00101C57">
        <w:t xml:space="preserve"> RAN2 spec has covered the case of </w:t>
      </w:r>
      <w:r w:rsidR="00101C57" w:rsidRPr="00101C57">
        <w:rPr>
          <w:b/>
          <w:color w:val="FF0000"/>
        </w:rPr>
        <w:t>HARQ feedback being disabled</w:t>
      </w:r>
      <w:r w:rsidR="00101C57">
        <w:t xml:space="preserve">, and leave all other cases to </w:t>
      </w:r>
      <w:r w:rsidR="00101C57" w:rsidRPr="00101C57">
        <w:rPr>
          <w:b/>
          <w:color w:val="FF0000"/>
        </w:rPr>
        <w:t>RAN1 spec</w:t>
      </w:r>
      <w:r w:rsidR="00101C57">
        <w:t>.</w:t>
      </w:r>
      <w:r>
        <w:t xml:space="preserve"> </w:t>
      </w:r>
      <w:r w:rsidR="00750C60">
        <w:t xml:space="preserve"> </w:t>
      </w:r>
    </w:p>
    <w:p w14:paraId="7F22758B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101C57">
        <w:rPr>
          <w:rFonts w:ascii="Times New Roman" w:eastAsia="Malgun Gothic" w:hAnsi="Times New Roman"/>
          <w:lang w:eastAsia="ko-KR"/>
        </w:rPr>
        <w:t>2&gt;</w:t>
      </w:r>
      <w:r w:rsidRPr="00101C57">
        <w:rPr>
          <w:rFonts w:ascii="Times New Roman" w:eastAsia="Malgun Gothic" w:hAnsi="Times New Roman"/>
          <w:lang w:eastAsia="ko-KR"/>
        </w:rPr>
        <w:tab/>
        <w:t>if the most recent transmission of the MAC PDU was</w:t>
      </w:r>
      <w:r w:rsidRPr="00101C57">
        <w:rPr>
          <w:rFonts w:ascii="Times New Roman" w:eastAsia="Malgun Gothic" w:hAnsi="Times New Roman"/>
          <w:color w:val="FF0000"/>
          <w:lang w:eastAsia="ko-KR"/>
        </w:rPr>
        <w:t xml:space="preserve"> not prioritized</w:t>
      </w:r>
      <w:r w:rsidRPr="00101C57">
        <w:rPr>
          <w:rFonts w:ascii="Times New Roman" w:eastAsia="Malgun Gothic" w:hAnsi="Times New Roman"/>
          <w:lang w:eastAsia="ko-KR"/>
        </w:rPr>
        <w:t xml:space="preserve"> </w:t>
      </w:r>
      <w:r w:rsidRPr="00101C57">
        <w:rPr>
          <w:rFonts w:ascii="Times New Roman" w:eastAsia="Times New Roman" w:hAnsi="Times New Roman"/>
          <w:lang w:eastAsia="ja-JP"/>
        </w:rPr>
        <w:t>as specified in clause 5.22.1.3.1a:</w:t>
      </w:r>
    </w:p>
    <w:p w14:paraId="68044D9B" w14:textId="78AA95A4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Malgun Gothic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[…]</w:t>
      </w:r>
    </w:p>
    <w:p w14:paraId="082213BF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noProof/>
          <w:lang w:eastAsia="ja-JP"/>
        </w:rPr>
      </w:pPr>
      <w:r w:rsidRPr="00101C57">
        <w:rPr>
          <w:rFonts w:ascii="Times New Roman" w:eastAsia="Malgun Gothic" w:hAnsi="Times New Roman"/>
          <w:noProof/>
          <w:lang w:eastAsia="ko-KR"/>
        </w:rPr>
        <w:t>2&gt;</w:t>
      </w:r>
      <w:r w:rsidRPr="00101C57">
        <w:rPr>
          <w:rFonts w:ascii="Times New Roman" w:eastAsia="Malgun Gothic" w:hAnsi="Times New Roman"/>
          <w:noProof/>
          <w:lang w:eastAsia="ko-KR"/>
        </w:rPr>
        <w:tab/>
      </w:r>
      <w:r w:rsidRPr="00101C57">
        <w:rPr>
          <w:rFonts w:ascii="Times New Roman" w:eastAsia="Malgun Gothic" w:hAnsi="Times New Roman"/>
          <w:lang w:eastAsia="ko-KR"/>
        </w:rPr>
        <w:t xml:space="preserve">else </w:t>
      </w:r>
      <w:r w:rsidRPr="00101C57">
        <w:rPr>
          <w:rFonts w:ascii="Times New Roman" w:eastAsia="Malgun Gothic" w:hAnsi="Times New Roman"/>
          <w:noProof/>
          <w:lang w:eastAsia="ko-KR"/>
        </w:rPr>
        <w:t xml:space="preserve">if </w:t>
      </w:r>
      <w:r w:rsidRPr="00101C57">
        <w:rPr>
          <w:rFonts w:ascii="Times New Roman" w:eastAsia="Malgun Gothic" w:hAnsi="Times New Roman"/>
          <w:color w:val="FF0000"/>
          <w:lang w:eastAsia="ko-KR"/>
        </w:rPr>
        <w:t>HARQ feedback has been disabled</w:t>
      </w:r>
      <w:r w:rsidRPr="00101C57">
        <w:rPr>
          <w:rFonts w:ascii="Times New Roman" w:eastAsia="Times New Roman" w:hAnsi="Times New Roman"/>
          <w:color w:val="FF0000"/>
          <w:lang w:eastAsia="ja-JP"/>
        </w:rPr>
        <w:t xml:space="preserve"> for the MAC PDU and next retransmission(s) of the MAC PDU is not required</w:t>
      </w:r>
      <w:r w:rsidRPr="00101C57">
        <w:rPr>
          <w:rFonts w:ascii="Times New Roman" w:eastAsia="Times New Roman" w:hAnsi="Times New Roman"/>
          <w:noProof/>
          <w:lang w:eastAsia="ja-JP"/>
        </w:rPr>
        <w:t>:</w:t>
      </w:r>
    </w:p>
    <w:p w14:paraId="1E5C3119" w14:textId="26CC7904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noProof/>
          <w:lang w:eastAsia="ko-KR"/>
        </w:rPr>
      </w:pPr>
      <w:r>
        <w:rPr>
          <w:rFonts w:ascii="Times New Roman" w:eastAsia="Times New Roman" w:hAnsi="Times New Roman"/>
          <w:noProof/>
          <w:lang w:eastAsia="ko-KR"/>
        </w:rPr>
        <w:t>[…]</w:t>
      </w:r>
    </w:p>
    <w:p w14:paraId="51D45416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Malgun Gothic" w:hAnsi="Times New Roman"/>
          <w:noProof/>
          <w:lang w:eastAsia="ko-KR"/>
        </w:rPr>
      </w:pPr>
      <w:r w:rsidRPr="00101C57">
        <w:rPr>
          <w:rFonts w:ascii="Times New Roman" w:eastAsia="Malgun Gothic" w:hAnsi="Times New Roman"/>
          <w:noProof/>
          <w:lang w:eastAsia="ko-KR"/>
        </w:rPr>
        <w:t>2&gt;</w:t>
      </w:r>
      <w:r w:rsidRPr="00101C57">
        <w:rPr>
          <w:rFonts w:ascii="Times New Roman" w:eastAsia="Malgun Gothic" w:hAnsi="Times New Roman"/>
          <w:noProof/>
          <w:lang w:eastAsia="ko-KR"/>
        </w:rPr>
        <w:tab/>
        <w:t xml:space="preserve">else if </w:t>
      </w:r>
      <w:r w:rsidRPr="00101C57">
        <w:rPr>
          <w:rFonts w:ascii="Times New Roman" w:eastAsia="Malgun Gothic" w:hAnsi="Times New Roman"/>
          <w:color w:val="FF0000"/>
          <w:lang w:eastAsia="ko-KR"/>
        </w:rPr>
        <w:t>HARQ feedback has been disabled</w:t>
      </w:r>
      <w:r w:rsidRPr="00101C57">
        <w:rPr>
          <w:rFonts w:ascii="Times New Roman" w:eastAsia="Times New Roman" w:hAnsi="Times New Roman"/>
          <w:color w:val="FF0000"/>
          <w:lang w:eastAsia="ja-JP"/>
        </w:rPr>
        <w:t xml:space="preserve"> for the MAC PDU and no </w:t>
      </w:r>
      <w:proofErr w:type="spellStart"/>
      <w:r w:rsidRPr="00101C57">
        <w:rPr>
          <w:rFonts w:ascii="Times New Roman" w:eastAsia="Times New Roman" w:hAnsi="Times New Roman"/>
          <w:color w:val="FF0000"/>
          <w:lang w:eastAsia="ja-JP"/>
        </w:rPr>
        <w:t>sidelink</w:t>
      </w:r>
      <w:proofErr w:type="spellEnd"/>
      <w:r w:rsidRPr="00101C57">
        <w:rPr>
          <w:rFonts w:ascii="Times New Roman" w:eastAsia="Times New Roman" w:hAnsi="Times New Roman"/>
          <w:color w:val="FF0000"/>
          <w:lang w:eastAsia="ja-JP"/>
        </w:rPr>
        <w:t xml:space="preserve"> grant is available for next retransmission(s) of the MAC PDU</w:t>
      </w:r>
      <w:r w:rsidRPr="00101C57">
        <w:rPr>
          <w:rFonts w:ascii="Times New Roman" w:eastAsia="Times New Roman" w:hAnsi="Times New Roman"/>
          <w:lang w:eastAsia="ja-JP"/>
        </w:rPr>
        <w:t>, if any</w:t>
      </w:r>
      <w:r w:rsidRPr="00101C57">
        <w:rPr>
          <w:rFonts w:ascii="Times New Roman" w:eastAsia="Malgun Gothic" w:hAnsi="Times New Roman"/>
          <w:noProof/>
          <w:lang w:eastAsia="ko-KR"/>
        </w:rPr>
        <w:t>:</w:t>
      </w:r>
    </w:p>
    <w:p w14:paraId="59AABF2F" w14:textId="3DD907AC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noProof/>
          <w:lang w:eastAsia="ko-KR"/>
        </w:rPr>
        <w:t>[…]</w:t>
      </w:r>
    </w:p>
    <w:p w14:paraId="06755D32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101C57">
        <w:rPr>
          <w:rFonts w:ascii="Times New Roman" w:eastAsia="Malgun Gothic" w:hAnsi="Times New Roman"/>
          <w:lang w:eastAsia="ko-KR"/>
        </w:rPr>
        <w:t>2&gt;</w:t>
      </w:r>
      <w:r w:rsidRPr="00101C57">
        <w:rPr>
          <w:rFonts w:ascii="Times New Roman" w:eastAsia="Malgun Gothic" w:hAnsi="Times New Roman"/>
          <w:lang w:eastAsia="ko-KR"/>
        </w:rPr>
        <w:tab/>
        <w:t>else:</w:t>
      </w:r>
    </w:p>
    <w:p w14:paraId="5F8508F3" w14:textId="77777777" w:rsidR="00101C57" w:rsidRPr="00101C57" w:rsidRDefault="00101C57" w:rsidP="0010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eastAsia="Malgun Gothic" w:hAnsi="Times New Roman"/>
          <w:noProof/>
          <w:color w:val="FF0000"/>
          <w:lang w:eastAsia="ko-KR"/>
        </w:rPr>
      </w:pPr>
      <w:r w:rsidRPr="00101C57">
        <w:rPr>
          <w:rFonts w:ascii="Times New Roman" w:eastAsia="Times New Roman" w:hAnsi="Times New Roman"/>
          <w:color w:val="FF0000"/>
          <w:lang w:eastAsia="ko-KR"/>
        </w:rPr>
        <w:t>3&gt;</w:t>
      </w:r>
      <w:r w:rsidRPr="00101C57">
        <w:rPr>
          <w:rFonts w:ascii="Times New Roman" w:eastAsia="Times New Roman" w:hAnsi="Times New Roman"/>
          <w:color w:val="FF0000"/>
          <w:lang w:eastAsia="ko-KR"/>
        </w:rPr>
        <w:tab/>
      </w:r>
      <w:r w:rsidRPr="00101C57">
        <w:rPr>
          <w:rFonts w:ascii="Times New Roman" w:eastAsia="Times New Roman" w:hAnsi="Times New Roman"/>
          <w:color w:val="FF0000"/>
          <w:lang w:eastAsia="ja-JP"/>
        </w:rPr>
        <w:t xml:space="preserve">instruct the physical layer to signal an </w:t>
      </w:r>
      <w:r w:rsidRPr="00101C57">
        <w:rPr>
          <w:rFonts w:ascii="Times New Roman" w:eastAsia="Times New Roman" w:hAnsi="Times New Roman"/>
          <w:color w:val="FF0000"/>
          <w:lang w:eastAsia="ko-KR"/>
        </w:rPr>
        <w:t xml:space="preserve">acknowledgement corresponding to the transmission on </w:t>
      </w:r>
      <w:r w:rsidRPr="00101C57">
        <w:rPr>
          <w:rFonts w:ascii="Times New Roman" w:eastAsia="Times New Roman" w:hAnsi="Times New Roman"/>
          <w:color w:val="FF0000"/>
          <w:lang w:eastAsia="ja-JP"/>
        </w:rPr>
        <w:t>the PUCCH according to clause 16.5 of TS 38.213 [6]</w:t>
      </w:r>
    </w:p>
    <w:p w14:paraId="012453BE" w14:textId="390F3526" w:rsidR="00D67949" w:rsidRDefault="00101C57">
      <w:r w:rsidRPr="00101C57">
        <w:rPr>
          <w:rFonts w:hint="eastAsia"/>
        </w:rPr>
        <w:t>B</w:t>
      </w:r>
      <w:r w:rsidRPr="00101C57">
        <w:t xml:space="preserve">ut for case-3 here, </w:t>
      </w:r>
      <w:r w:rsidR="00D67949">
        <w:t>“</w:t>
      </w:r>
      <w:r w:rsidR="00D67949" w:rsidRPr="00D67949">
        <w:t>PSCCH/PSSCH/PSFCH is dropped not for de-prioritization, but due to processing time limitation</w:t>
      </w:r>
      <w:r w:rsidR="00D67949">
        <w:t>”</w:t>
      </w:r>
      <w:r w:rsidR="000023D1">
        <w:t>, it</w:t>
      </w:r>
      <w:r w:rsidR="00D67949">
        <w:t xml:space="preserve"> comes from the following RAN1 agreement</w:t>
      </w:r>
    </w:p>
    <w:p w14:paraId="6ED09259" w14:textId="77777777" w:rsidR="00D67949" w:rsidRPr="00987E32" w:rsidRDefault="00D67949" w:rsidP="00D6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green"/>
        </w:rPr>
      </w:pPr>
      <w:r w:rsidRPr="00987E32">
        <w:rPr>
          <w:highlight w:val="green"/>
        </w:rPr>
        <w:t>Agreements:</w:t>
      </w:r>
    </w:p>
    <w:p w14:paraId="528B5778" w14:textId="77777777" w:rsidR="00D67949" w:rsidRPr="00987E32" w:rsidRDefault="00D67949" w:rsidP="00D67949">
      <w:pPr>
        <w:pStyle w:val="af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0" w:firstLine="0"/>
        <w:contextualSpacing w:val="0"/>
        <w:jc w:val="left"/>
        <w:textAlignment w:val="auto"/>
      </w:pPr>
      <w:r w:rsidRPr="00987E32">
        <w:t xml:space="preserve">If the time between PSFCH reception and next scheduled PSCCH/PSSCH retransmission is less than </w:t>
      </w:r>
      <w:proofErr w:type="spellStart"/>
      <w:r w:rsidRPr="00987E32">
        <w:t>T</w:t>
      </w:r>
      <w:r w:rsidRPr="00987E32">
        <w:rPr>
          <w:vertAlign w:val="subscript"/>
        </w:rPr>
        <w:t>prep</w:t>
      </w:r>
      <w:proofErr w:type="spellEnd"/>
      <w:r w:rsidRPr="00987E32">
        <w:rPr>
          <w:vertAlign w:val="subscript"/>
        </w:rPr>
        <w:t xml:space="preserve"> </w:t>
      </w:r>
      <w:r w:rsidRPr="00987E32">
        <w:t>+ delta, the UE is allowed to drop the PSCCH/PSSCH retransmission with SL HARQ feedback enabled.</w:t>
      </w:r>
    </w:p>
    <w:p w14:paraId="212CC670" w14:textId="58E5D18A" w:rsidR="0069189F" w:rsidRDefault="00D67949" w:rsidP="00D67949">
      <w:r>
        <w:t>S</w:t>
      </w:r>
      <w:r w:rsidR="00101C57">
        <w:t xml:space="preserve">ince there is no PSCCH/PSSCH, there is no indication of HARQ feedback enabled/disabled, and as </w:t>
      </w:r>
      <w:proofErr w:type="spellStart"/>
      <w:r w:rsidR="00101C57">
        <w:t>analy</w:t>
      </w:r>
      <w:r w:rsidR="00622330">
        <w:t>z</w:t>
      </w:r>
      <w:r w:rsidR="00101C57">
        <w:t>ed</w:t>
      </w:r>
      <w:proofErr w:type="spellEnd"/>
      <w:r w:rsidR="00101C57">
        <w:t>, there seem no clues in RAN1 spec either.</w:t>
      </w:r>
      <w:r>
        <w:t xml:space="preserve"> Therefore, case-3a/b cannot be covered by the current specification.</w:t>
      </w:r>
    </w:p>
    <w:p w14:paraId="2ABE155E" w14:textId="125E7B7C" w:rsidR="00101C57" w:rsidRPr="005F3AE0" w:rsidRDefault="000023D1" w:rsidP="005F3AE0">
      <w:pPr>
        <w:pStyle w:val="Observation"/>
        <w:tabs>
          <w:tab w:val="clear" w:pos="1304"/>
        </w:tabs>
        <w:ind w:left="1701" w:hanging="1701"/>
        <w:jc w:val="left"/>
      </w:pPr>
      <w:bookmarkStart w:id="8" w:name="_Toc68247860"/>
      <w:r w:rsidRPr="005F3AE0">
        <w:t>For</w:t>
      </w:r>
      <w:r w:rsidR="00101C57" w:rsidRPr="005F3AE0">
        <w:t xml:space="preserve"> </w:t>
      </w:r>
      <w:r w:rsidR="002C7676">
        <w:t xml:space="preserve">the </w:t>
      </w:r>
      <w:r w:rsidR="00101C57" w:rsidRPr="005F3AE0">
        <w:t xml:space="preserve">case </w:t>
      </w:r>
      <w:r w:rsidR="002C7676">
        <w:t xml:space="preserve">that </w:t>
      </w:r>
      <w:r w:rsidR="00101C57" w:rsidRPr="005F3AE0">
        <w:t xml:space="preserve">MAC PDU has been obtained, but PSCCH/PSSCH/PSFCH is dropped due to </w:t>
      </w:r>
      <w:r w:rsidR="00D67949" w:rsidRPr="005F3AE0">
        <w:t>processing time limitation</w:t>
      </w:r>
      <w:r w:rsidR="00101C57" w:rsidRPr="005F3AE0">
        <w:t xml:space="preserve">, </w:t>
      </w:r>
      <w:r w:rsidRPr="002C2391">
        <w:t xml:space="preserve">the </w:t>
      </w:r>
      <w:proofErr w:type="spellStart"/>
      <w:r w:rsidRPr="002C2391">
        <w:t>behavior</w:t>
      </w:r>
      <w:proofErr w:type="spellEnd"/>
      <w:r w:rsidRPr="002C2391">
        <w:t xml:space="preserve"> of SL A/N reporting on PUCCH is neither in RAN1 nor in RAN2 spec</w:t>
      </w:r>
      <w:r w:rsidR="00101C57" w:rsidRPr="005F3AE0">
        <w:t>.</w:t>
      </w:r>
      <w:bookmarkEnd w:id="8"/>
    </w:p>
    <w:p w14:paraId="34E80ED1" w14:textId="49C0AAE3" w:rsidR="000023D1" w:rsidRDefault="000023D1" w:rsidP="000023D1">
      <w:pPr>
        <w:pStyle w:val="1"/>
        <w:jc w:val="both"/>
      </w:pPr>
      <w:r>
        <w:rPr>
          <w:rFonts w:hint="eastAsia"/>
        </w:rPr>
        <w:t>Summary</w:t>
      </w:r>
    </w:p>
    <w:p w14:paraId="7F68AC24" w14:textId="18C57488" w:rsidR="000023D1" w:rsidRDefault="000023D1" w:rsidP="000023D1">
      <w:r>
        <w:t xml:space="preserve">So to clarify the UE </w:t>
      </w:r>
      <w:proofErr w:type="spellStart"/>
      <w:r>
        <w:t>behavior</w:t>
      </w:r>
      <w:proofErr w:type="spellEnd"/>
      <w:r>
        <w:t>, the proposal is for RAN2 to confirm</w:t>
      </w:r>
    </w:p>
    <w:p w14:paraId="2164FF6A" w14:textId="36FCDA74" w:rsidR="000023D1" w:rsidRPr="005F3AE0" w:rsidRDefault="000023D1" w:rsidP="005F3AE0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71276896"/>
      <w:r>
        <w:rPr>
          <w:rFonts w:hint="eastAsia"/>
        </w:rPr>
        <w:lastRenderedPageBreak/>
        <w:t>R</w:t>
      </w:r>
      <w:r>
        <w:t xml:space="preserve">AN2 confirm for the following cases, the UE behaviour of SL A/N reporting is unspecified so up to UE implementation: 1) </w:t>
      </w:r>
      <w:r w:rsidR="002C7676">
        <w:t>f</w:t>
      </w:r>
      <w:r>
        <w:t>or</w:t>
      </w:r>
      <w:r w:rsidRPr="002C2391">
        <w:t xml:space="preserve"> the case where UE did not generate MAC PDU for dynamic grant scheduled by SL-RNTI</w:t>
      </w:r>
      <w:r>
        <w:t xml:space="preserve">, 2) </w:t>
      </w:r>
      <w:r w:rsidR="002C7676">
        <w:t>f</w:t>
      </w:r>
      <w:r w:rsidRPr="002C2391">
        <w:t>or the case of SLCS-RNTI based DG transmission being de-prioritized</w:t>
      </w:r>
      <w:r>
        <w:t xml:space="preserve">, 3) </w:t>
      </w:r>
      <w:r w:rsidR="002C7676">
        <w:t>f</w:t>
      </w:r>
      <w:r w:rsidRPr="002C2391">
        <w:t>or the case of PSFCH reception for SLCS-RNTI based DG being deprioritized</w:t>
      </w:r>
      <w:r>
        <w:t xml:space="preserve">, and 4) </w:t>
      </w:r>
      <w:r w:rsidR="002C7676">
        <w:t>f</w:t>
      </w:r>
      <w:r w:rsidRPr="00431BD9">
        <w:t xml:space="preserve">or </w:t>
      </w:r>
      <w:r w:rsidR="0024012F">
        <w:t xml:space="preserve">the </w:t>
      </w:r>
      <w:r w:rsidRPr="00431BD9">
        <w:t xml:space="preserve">case </w:t>
      </w:r>
      <w:r w:rsidR="0024012F">
        <w:t xml:space="preserve">of </w:t>
      </w:r>
      <w:r w:rsidRPr="00431BD9">
        <w:t xml:space="preserve">MAC PDU </w:t>
      </w:r>
      <w:r w:rsidR="0024012F">
        <w:t>having been</w:t>
      </w:r>
      <w:r w:rsidRPr="00431BD9">
        <w:t xml:space="preserve"> obtained, but PSCCH/PSSCH/PSFCH </w:t>
      </w:r>
      <w:r w:rsidR="0024012F">
        <w:t>being</w:t>
      </w:r>
      <w:r w:rsidRPr="00431BD9">
        <w:t xml:space="preserve"> dropped due to processing time limitation</w:t>
      </w:r>
      <w:r w:rsidR="00826E69">
        <w:t>.</w:t>
      </w:r>
      <w:bookmarkEnd w:id="9"/>
    </w:p>
    <w:p w14:paraId="6FD1CC59" w14:textId="46A63DA9" w:rsidR="003944CD" w:rsidRDefault="003944CD" w:rsidP="005F3AE0"/>
    <w:p w14:paraId="5BC0CEE9" w14:textId="0D47EB60" w:rsidR="00826E69" w:rsidRPr="00E90C60" w:rsidRDefault="00826E69" w:rsidP="00826E69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58337140"/>
      <w:bookmarkStart w:id="11" w:name="_Toc66515706"/>
      <w:bookmarkStart w:id="12" w:name="_Toc71276897"/>
      <w:r w:rsidRPr="00826E69">
        <w:t>If P1 is not agreeable, RAN2 confirm</w:t>
      </w:r>
      <w:r w:rsidR="00622330">
        <w:t>s</w:t>
      </w:r>
      <w:r w:rsidRPr="00826E69">
        <w:t xml:space="preserve"> </w:t>
      </w:r>
      <w:r>
        <w:t>the UE behaviour of SL A/N reporting for case 1/2/3/4</w:t>
      </w:r>
      <w:r w:rsidRPr="00826E69">
        <w:t xml:space="preserve"> is out of RAN2 spec</w:t>
      </w:r>
      <w:r>
        <w:t>.</w:t>
      </w:r>
      <w:bookmarkEnd w:id="10"/>
      <w:bookmarkEnd w:id="11"/>
      <w:bookmarkEnd w:id="12"/>
    </w:p>
    <w:p w14:paraId="018ABE4A" w14:textId="77777777" w:rsidR="00CC3EED" w:rsidRPr="00826E69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741D7C93" w14:textId="2172AB32" w:rsidR="002C7676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68247857" w:history="1">
        <w:r w:rsidR="002C7676" w:rsidRPr="004E308B">
          <w:rPr>
            <w:rStyle w:val="a6"/>
            <w:noProof/>
          </w:rPr>
          <w:t>Observation 1</w:t>
        </w:r>
        <w:r w:rsidR="002C767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C7676" w:rsidRPr="004E308B">
          <w:rPr>
            <w:rStyle w:val="a6"/>
            <w:noProof/>
          </w:rPr>
          <w:t>For the case where UE did not generate MAC PDU for dynamic grant scheduled by SL-RNTI, the behavior of SL A/N reporting on PUCCH is neither in RAN1 nor in RAN2 spec.</w:t>
        </w:r>
      </w:hyperlink>
    </w:p>
    <w:p w14:paraId="2A4100E0" w14:textId="75C57EAC" w:rsidR="002C7676" w:rsidRDefault="008B332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247858" w:history="1">
        <w:r w:rsidR="002C7676" w:rsidRPr="004E308B">
          <w:rPr>
            <w:rStyle w:val="a6"/>
            <w:noProof/>
          </w:rPr>
          <w:t>Observation 2</w:t>
        </w:r>
        <w:r w:rsidR="002C767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C7676" w:rsidRPr="004E308B">
          <w:rPr>
            <w:rStyle w:val="a6"/>
            <w:noProof/>
          </w:rPr>
          <w:t>For the case of SLCS-RNTI based DG transmission being de-prioritized, RAN2 spec seems to imply that UE should report NACK on PUCCH and refer to RAN1 spec, but RAN1 spec does not include that case.</w:t>
        </w:r>
      </w:hyperlink>
    </w:p>
    <w:p w14:paraId="1ACB5364" w14:textId="7FBD2471" w:rsidR="002C7676" w:rsidRDefault="008B332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247859" w:history="1">
        <w:r w:rsidR="002C7676" w:rsidRPr="004E308B">
          <w:rPr>
            <w:rStyle w:val="a6"/>
            <w:noProof/>
          </w:rPr>
          <w:t>Observation 3</w:t>
        </w:r>
        <w:r w:rsidR="002C767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C7676" w:rsidRPr="004E308B">
          <w:rPr>
            <w:rStyle w:val="a6"/>
            <w:noProof/>
          </w:rPr>
          <w:t>For the case of PSFCH reception for SLCS-RNTI based DG being deprioritized, the behavior of SL A/N reporting on PUCCH is neither in RAN1 nor in RAN2 spec.</w:t>
        </w:r>
      </w:hyperlink>
    </w:p>
    <w:p w14:paraId="054AD7C8" w14:textId="31F5C164" w:rsidR="002C7676" w:rsidRDefault="008B332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8247860" w:history="1">
        <w:r w:rsidR="002C7676" w:rsidRPr="004E308B">
          <w:rPr>
            <w:rStyle w:val="a6"/>
            <w:noProof/>
          </w:rPr>
          <w:t>Observation 4</w:t>
        </w:r>
        <w:r w:rsidR="002C767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C7676" w:rsidRPr="004E308B">
          <w:rPr>
            <w:rStyle w:val="a6"/>
            <w:noProof/>
          </w:rPr>
          <w:t>For the case that MAC PDU has been obtained, but PSCCH/PSSCH/PSFCH is dropped due to processing time limitation, the behavior of SL A/N reporting on PUCCH is neither in RAN1 nor in RAN2 spec .</w:t>
        </w:r>
      </w:hyperlink>
    </w:p>
    <w:p w14:paraId="5E620671" w14:textId="0A6C3442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t>W</w:t>
      </w:r>
      <w:r>
        <w:t xml:space="preserve">e have the following </w:t>
      </w:r>
      <w:r w:rsidR="00CC3EED">
        <w:t>proposal:</w:t>
      </w:r>
    </w:p>
    <w:p w14:paraId="6318ADF4" w14:textId="608020A3" w:rsidR="00622330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71276896" w:history="1">
        <w:r w:rsidR="00622330" w:rsidRPr="009C67CE">
          <w:rPr>
            <w:rStyle w:val="a6"/>
            <w:noProof/>
          </w:rPr>
          <w:t>Proposal 1</w:t>
        </w:r>
        <w:r w:rsidR="0062233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22330" w:rsidRPr="009C67CE">
          <w:rPr>
            <w:rStyle w:val="a6"/>
            <w:noProof/>
          </w:rPr>
          <w:t>RAN2 confirm for the following cases, the UE behaviour of SL A/N reporting is unspecified so up to UE implementation: 1) for the case where UE did not generate MAC PDU for dynamic grant scheduled by SL-RNTI, 2) for the case of SLCS-RNTI based DG transmission being de-prioritized, 3) for the case of PSFCH reception for SLCS-RNTI based DG being deprioritized, and 4) for the case of MAC PDU having been obtained, but PSCCH/PSSCH/PSFCH being dropped due to processing time limitation.</w:t>
        </w:r>
      </w:hyperlink>
    </w:p>
    <w:p w14:paraId="44D667AC" w14:textId="3EBE3A57" w:rsidR="00622330" w:rsidRDefault="008B332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1276897" w:history="1">
        <w:r w:rsidR="00622330" w:rsidRPr="009C67CE">
          <w:rPr>
            <w:rStyle w:val="a6"/>
            <w:noProof/>
          </w:rPr>
          <w:t>Proposal 2</w:t>
        </w:r>
        <w:r w:rsidR="00622330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622330" w:rsidRPr="009C67CE">
          <w:rPr>
            <w:rStyle w:val="a6"/>
            <w:noProof/>
          </w:rPr>
          <w:t>If P1 is not agreeable, RAN2 confirms the UE behaviour of SL A/N reporting for case 1/2/3/4 is out of RAN2 spec.</w:t>
        </w:r>
      </w:hyperlink>
    </w:p>
    <w:p w14:paraId="35FDCF70" w14:textId="4EE93164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3" w:name="_In-sequence_SDU_delivery"/>
      <w:bookmarkStart w:id="14" w:name="_Ref189809556"/>
      <w:bookmarkStart w:id="15" w:name="_Ref174151459"/>
      <w:bookmarkStart w:id="16" w:name="_Ref450865335"/>
      <w:bookmarkEnd w:id="13"/>
      <w:r>
        <w:rPr>
          <w:rFonts w:hint="eastAsia"/>
        </w:rPr>
        <w:t>Reference</w:t>
      </w:r>
      <w:bookmarkEnd w:id="14"/>
      <w:bookmarkEnd w:id="15"/>
      <w:bookmarkEnd w:id="16"/>
    </w:p>
    <w:p w14:paraId="2CA7948E" w14:textId="68C1FBC4" w:rsidR="00171348" w:rsidRPr="00AF1AB6" w:rsidRDefault="00EE3ECC" w:rsidP="00D673E6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17" w:name="_Ref32829969"/>
      <w:r>
        <w:rPr>
          <w:noProof/>
        </w:rPr>
        <w:t>Xxx</w:t>
      </w:r>
      <w:bookmarkStart w:id="18" w:name="_GoBack"/>
      <w:bookmarkEnd w:id="18"/>
    </w:p>
    <w:bookmarkEnd w:id="17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675D3" w14:textId="77777777" w:rsidR="008B3324" w:rsidRDefault="008B3324">
      <w:pPr>
        <w:spacing w:after="0"/>
      </w:pPr>
      <w:r>
        <w:separator/>
      </w:r>
    </w:p>
  </w:endnote>
  <w:endnote w:type="continuationSeparator" w:id="0">
    <w:p w14:paraId="4033B069" w14:textId="77777777" w:rsidR="008B3324" w:rsidRDefault="008B33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775BB" w14:textId="77777777" w:rsidR="008B3324" w:rsidRDefault="008B3324">
      <w:pPr>
        <w:spacing w:after="0"/>
      </w:pPr>
      <w:r>
        <w:separator/>
      </w:r>
    </w:p>
  </w:footnote>
  <w:footnote w:type="continuationSeparator" w:id="0">
    <w:p w14:paraId="791E3B49" w14:textId="77777777" w:rsidR="008B3324" w:rsidRDefault="008B33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4"/>
  </w:num>
  <w:num w:numId="9">
    <w:abstractNumId w:val="15"/>
  </w:num>
  <w:num w:numId="10">
    <w:abstractNumId w:val="13"/>
  </w:num>
  <w:num w:numId="11">
    <w:abstractNumId w:val="12"/>
  </w:num>
  <w:num w:numId="12">
    <w:abstractNumId w:val="16"/>
  </w:num>
  <w:num w:numId="13">
    <w:abstractNumId w:val="10"/>
  </w:num>
  <w:num w:numId="14">
    <w:abstractNumId w:val="8"/>
  </w:num>
  <w:num w:numId="15">
    <w:abstractNumId w:val="14"/>
  </w:num>
  <w:num w:numId="16">
    <w:abstractNumId w:val="1"/>
  </w:num>
  <w:num w:numId="17">
    <w:abstractNumId w:val="7"/>
  </w:num>
  <w:num w:numId="18">
    <w:abstractNumId w:val="9"/>
  </w:num>
  <w:num w:numId="19">
    <w:abstractNumId w:val="9"/>
  </w:num>
  <w:num w:numId="20">
    <w:abstractNumId w:val="9"/>
  </w:num>
  <w:num w:numId="21">
    <w:abstractNumId w:val="4"/>
  </w:num>
  <w:num w:numId="22">
    <w:abstractNumId w:val="4"/>
  </w:num>
  <w:num w:numId="23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oFAJ/Kfx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520E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233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324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3ECC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2723E-0316-42F3-BEC9-92D309AC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177</TotalTime>
  <Pages>4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9817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20</cp:revision>
  <cp:lastPrinted>2008-02-01T07:09:00Z</cp:lastPrinted>
  <dcterms:created xsi:type="dcterms:W3CDTF">2020-11-24T03:47:00Z</dcterms:created>
  <dcterms:modified xsi:type="dcterms:W3CDTF">2021-05-07T02:53:00Z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